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99D" w:rsidRPr="00446437" w:rsidRDefault="00CE499D" w:rsidP="00446437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446437">
        <w:rPr>
          <w:rFonts w:ascii="Comic Sans MS" w:hAnsi="Comic Sans MS"/>
          <w:b/>
          <w:sz w:val="18"/>
          <w:szCs w:val="18"/>
        </w:rPr>
        <w:t>201</w:t>
      </w:r>
      <w:r>
        <w:rPr>
          <w:rFonts w:ascii="Comic Sans MS" w:hAnsi="Comic Sans MS"/>
          <w:b/>
          <w:sz w:val="18"/>
          <w:szCs w:val="18"/>
        </w:rPr>
        <w:t>5</w:t>
      </w:r>
      <w:r w:rsidRPr="00446437">
        <w:rPr>
          <w:rFonts w:ascii="Comic Sans MS" w:hAnsi="Comic Sans MS"/>
          <w:b/>
          <w:sz w:val="18"/>
          <w:szCs w:val="18"/>
        </w:rPr>
        <w:t>-201</w:t>
      </w:r>
      <w:r>
        <w:rPr>
          <w:rFonts w:ascii="Comic Sans MS" w:hAnsi="Comic Sans MS"/>
          <w:b/>
          <w:sz w:val="18"/>
          <w:szCs w:val="18"/>
        </w:rPr>
        <w:t>6</w:t>
      </w:r>
      <w:r w:rsidRPr="00446437">
        <w:rPr>
          <w:rFonts w:ascii="Comic Sans MS" w:hAnsi="Comic Sans MS"/>
          <w:b/>
          <w:sz w:val="18"/>
          <w:szCs w:val="18"/>
        </w:rPr>
        <w:t xml:space="preserve"> EĞİTİM-ÖĞRETİM YILI </w:t>
      </w:r>
      <w:r>
        <w:rPr>
          <w:rFonts w:ascii="Comic Sans MS" w:hAnsi="Comic Sans MS"/>
          <w:b/>
          <w:sz w:val="18"/>
          <w:szCs w:val="18"/>
        </w:rPr>
        <w:t>……………..</w:t>
      </w:r>
      <w:r w:rsidRPr="00446437">
        <w:rPr>
          <w:rFonts w:ascii="Comic Sans MS" w:hAnsi="Comic Sans MS"/>
          <w:b/>
          <w:sz w:val="18"/>
          <w:szCs w:val="18"/>
        </w:rPr>
        <w:t>ORTA OKULU</w:t>
      </w:r>
    </w:p>
    <w:p w:rsidR="00CE499D" w:rsidRDefault="00CE499D" w:rsidP="00446437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446437">
        <w:rPr>
          <w:rFonts w:ascii="Comic Sans MS" w:hAnsi="Comic Sans MS"/>
          <w:b/>
          <w:sz w:val="18"/>
          <w:szCs w:val="18"/>
        </w:rPr>
        <w:t>8. SINI</w:t>
      </w:r>
      <w:r>
        <w:rPr>
          <w:rFonts w:ascii="Comic Sans MS" w:hAnsi="Comic Sans MS"/>
          <w:b/>
          <w:sz w:val="18"/>
          <w:szCs w:val="18"/>
        </w:rPr>
        <w:t>FLAR</w:t>
      </w:r>
      <w:r w:rsidRPr="00446437">
        <w:rPr>
          <w:rFonts w:ascii="Comic Sans MS" w:hAnsi="Comic Sans MS"/>
          <w:b/>
          <w:sz w:val="18"/>
          <w:szCs w:val="18"/>
        </w:rPr>
        <w:t xml:space="preserve"> 2. DÖNEM 3. YAZILI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  <w:sectPr w:rsidR="00CE499D" w:rsidSect="00C6451A">
          <w:pgSz w:w="11906" w:h="16838"/>
          <w:pgMar w:top="284" w:right="567" w:bottom="284" w:left="454" w:header="709" w:footer="709" w:gutter="0"/>
          <w:cols w:space="708"/>
          <w:docGrid w:linePitch="360"/>
        </w:sect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AD-SOYAD: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SINIF-NO:8/ 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r w:rsidRPr="00BE2BBD">
        <w:rPr>
          <w:rFonts w:ascii="Comic Sans MS" w:hAnsi="Comic Sans MS"/>
          <w:b/>
          <w:sz w:val="18"/>
          <w:szCs w:val="18"/>
        </w:rPr>
        <w:t xml:space="preserve"> 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 w:rsidRPr="006D25F8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4" o:spid="_x0000_i1025" type="#_x0000_t75" style="width:240pt;height:106.5pt;visibility:visible">
            <v:imagedata r:id="rId5" o:title=""/>
          </v:shape>
        </w:pic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Pr="00FC1C96" w:rsidRDefault="00CE499D" w:rsidP="00FC1C96">
      <w:pPr>
        <w:spacing w:after="0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>Enerji kaynakları hakkında verilen kavram haritasında I ve II numaralı yerlere aşağıdakilerden hangisi gelmelidir?</w:t>
      </w:r>
    </w:p>
    <w:p w:rsidR="00CE499D" w:rsidRPr="00FC1C96" w:rsidRDefault="00CE499D" w:rsidP="00FC1C96">
      <w:pPr>
        <w:spacing w:after="0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 xml:space="preserve">              I                                 II</w:t>
      </w:r>
    </w:p>
    <w:p w:rsidR="00CE499D" w:rsidRPr="00FC1C96" w:rsidRDefault="00CE499D" w:rsidP="00FC1C96">
      <w:pPr>
        <w:spacing w:after="0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>A)Nükleer Enerji               Rüzgar Enerjisi</w:t>
      </w:r>
    </w:p>
    <w:p w:rsidR="00CE499D" w:rsidRPr="00FC1C96" w:rsidRDefault="00CE499D" w:rsidP="00FC1C96">
      <w:pPr>
        <w:spacing w:after="0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>B)Fosil yakıtlar              Hidroelektirk  Enerjisi</w:t>
      </w:r>
    </w:p>
    <w:p w:rsidR="00CE499D" w:rsidRPr="00FC1C96" w:rsidRDefault="00CE499D" w:rsidP="00FC1C96">
      <w:pPr>
        <w:spacing w:after="0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>C)Biyokütle Enerjisi           Jeotermal Enerji</w:t>
      </w:r>
    </w:p>
    <w:p w:rsidR="00CE499D" w:rsidRDefault="00CE499D" w:rsidP="00FC1C96">
      <w:pPr>
        <w:spacing w:after="0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>D)Hidroelektrik Enerji          Nükleer Enerji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2" o:spid="_x0000_s1026" type="#_x0000_t75" style="position:absolute;margin-left:-.95pt;margin-top:4.65pt;width:203.25pt;height:176.25pt;z-index:-251678208;visibility:visible">
            <v:imagedata r:id="rId6" o:title="" grayscale="t"/>
          </v:shape>
        </w:pic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6" o:spid="_x0000_s1027" type="#_x0000_t75" alt="http://interaktiftest.com/8/rsm/kuv_9.png" style="position:absolute;margin-left:-7.7pt;margin-top:32.05pt;width:188.35pt;height:76.5pt;z-index:-251677184;visibility:visible">
            <v:imagedata r:id="rId7" o:title=""/>
          </v:shape>
        </w:pict>
      </w:r>
      <w:r>
        <w:rPr>
          <w:rFonts w:ascii="Comic Sans MS" w:hAnsi="Comic Sans MS"/>
          <w:b/>
          <w:sz w:val="18"/>
          <w:szCs w:val="18"/>
        </w:rPr>
        <w:t>3.</w:t>
      </w:r>
      <w:r w:rsidRPr="002C1E30">
        <w:rPr>
          <w:rFonts w:ascii="Comic Sans MS" w:hAnsi="Comic Sans MS"/>
          <w:b/>
          <w:sz w:val="18"/>
          <w:szCs w:val="18"/>
        </w:rPr>
        <w:t xml:space="preserve"> </w:t>
      </w:r>
      <w:r w:rsidRPr="007C1B6D">
        <w:rPr>
          <w:rFonts w:ascii="Comic Sans MS" w:hAnsi="Comic Sans MS"/>
          <w:sz w:val="18"/>
          <w:szCs w:val="18"/>
        </w:rPr>
        <w:t>Özdeş cisimler farklı yüzeyler üzerine şekildeki gibi konulduklarında zemine yaptıkları basınçlar (P1, P2 ve P3) arasındaki ilişki nedir?</w:t>
      </w:r>
    </w:p>
    <w:p w:rsidR="00CE499D" w:rsidRDefault="00CE499D" w:rsidP="00C6451A">
      <w:pPr>
        <w:spacing w:after="0"/>
        <w:rPr>
          <w:rFonts w:ascii="Comic Sans MS" w:hAnsi="Comic Sans MS"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7C1B6D">
        <w:rPr>
          <w:rFonts w:ascii="Comic Sans MS" w:hAnsi="Comic Sans MS"/>
          <w:sz w:val="18"/>
          <w:szCs w:val="18"/>
        </w:rPr>
        <w:t xml:space="preserve">A) P1 &gt; P2 &gt; P3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7C1B6D">
        <w:rPr>
          <w:rFonts w:ascii="Comic Sans MS" w:hAnsi="Comic Sans MS"/>
          <w:sz w:val="18"/>
          <w:szCs w:val="18"/>
        </w:rPr>
        <w:t>B) P1 = P2 = P3</w:t>
      </w:r>
      <w:r w:rsidRPr="007C1B6D">
        <w:rPr>
          <w:rFonts w:ascii="Comic Sans MS" w:hAnsi="Comic Sans MS"/>
          <w:sz w:val="18"/>
          <w:szCs w:val="18"/>
        </w:rPr>
        <w:br/>
        <w:t xml:space="preserve">C) P3 &gt; P2 &gt; P1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7C1B6D">
        <w:rPr>
          <w:rFonts w:ascii="Comic Sans MS" w:hAnsi="Comic Sans MS"/>
          <w:sz w:val="18"/>
          <w:szCs w:val="18"/>
        </w:rPr>
        <w:t>D) P1 = P3 &gt; P2</w:t>
      </w: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Pr="000D3C0C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282" o:spid="_x0000_s1028" type="#_x0000_t75" style="position:absolute;margin-left:5.05pt;margin-top:2.8pt;width:207pt;height:149.25pt;z-index:-251674112;visibility:visible">
            <v:imagedata r:id="rId8" o:title="" grayscale="t"/>
          </v:shape>
        </w:pict>
      </w:r>
      <w:r w:rsidRPr="000D3C0C">
        <w:rPr>
          <w:rFonts w:ascii="Comic Sans MS" w:hAnsi="Comic Sans MS"/>
          <w:b/>
          <w:sz w:val="18"/>
          <w:szCs w:val="18"/>
        </w:rPr>
        <w:t>4.</w:t>
      </w:r>
      <w:r w:rsidRPr="000D3C0C">
        <w:rPr>
          <w:b/>
          <w:noProof/>
        </w:rPr>
        <w:t xml:space="preserve"> </w:t>
      </w: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Pr="004D0321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4D0321">
        <w:rPr>
          <w:rFonts w:ascii="Comic Sans MS" w:hAnsi="Comic Sans MS"/>
          <w:b/>
          <w:sz w:val="18"/>
          <w:szCs w:val="18"/>
        </w:rPr>
        <w:t>SINAV TARİHİ:</w:t>
      </w:r>
      <w:bookmarkStart w:id="0" w:name="_GoBack"/>
      <w:bookmarkEnd w:id="0"/>
      <w:r>
        <w:rPr>
          <w:rFonts w:ascii="Comic Sans MS" w:hAnsi="Comic Sans MS"/>
          <w:b/>
          <w:sz w:val="18"/>
          <w:szCs w:val="18"/>
        </w:rPr>
        <w:t>………………….</w:t>
      </w:r>
      <w:r w:rsidRPr="004D0321"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>PUAN</w:t>
      </w:r>
      <w:r w:rsidRPr="004D0321">
        <w:rPr>
          <w:rFonts w:ascii="Comic Sans MS" w:hAnsi="Comic Sans MS"/>
          <w:b/>
          <w:sz w:val="18"/>
          <w:szCs w:val="18"/>
        </w:rPr>
        <w:t>:</w:t>
      </w:r>
    </w:p>
    <w:p w:rsidR="00CE499D" w:rsidRDefault="00CE499D" w:rsidP="007C1B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4 Resim" o:spid="_x0000_s1029" type="#_x0000_t75" alt="sıvı bas.jpg" style="position:absolute;margin-left:6.25pt;margin-top:112.95pt;width:254.4pt;height:138pt;z-index:-251675136;visibility:visible">
            <v:imagedata r:id="rId9" o:title=""/>
          </v:shape>
        </w:pict>
      </w:r>
      <w:r>
        <w:rPr>
          <w:noProof/>
          <w:lang w:eastAsia="tr-TR"/>
        </w:rPr>
        <w:pict>
          <v:shape id="Resim 9" o:spid="_x0000_s1030" type="#_x0000_t75" alt="http://interaktiftest.com/8/rsm/kuv_7.png" style="position:absolute;margin-left:148pt;margin-top:3.45pt;width:95.25pt;height:99.75pt;z-index:251640320;visibility:visible">
            <v:imagedata r:id="rId10" o:title=""/>
            <w10:wrap type="square"/>
          </v:shape>
        </w:pict>
      </w:r>
      <w:r w:rsidRPr="000D3C0C">
        <w:rPr>
          <w:rFonts w:ascii="Comic Sans MS" w:hAnsi="Comic Sans MS"/>
          <w:b/>
          <w:sz w:val="18"/>
          <w:szCs w:val="18"/>
        </w:rPr>
        <w:t>5.</w:t>
      </w:r>
      <w:r w:rsidRPr="00966E8A">
        <w:rPr>
          <w:rFonts w:ascii="Comic Sans MS" w:hAnsi="Comic Sans MS"/>
          <w:sz w:val="18"/>
          <w:szCs w:val="18"/>
        </w:rPr>
        <w:t xml:space="preserve"> Düşey kesiti şekildeki gibi olan kap, L musluğu açılarak su ile dolduruluyor. Kap dolana kadar geçen süre içinde kabı dolduran suyun kap tabanında bulunan M noktasına yaptığı basıncın zamana bağlı değişimini veren grafik aşağıdakilerden hangisi gibi olur?</w:t>
      </w:r>
      <w:r w:rsidRPr="00966E8A">
        <w:rPr>
          <w:rFonts w:ascii="Comic Sans MS" w:hAnsi="Comic Sans MS"/>
          <w:sz w:val="18"/>
          <w:szCs w:val="18"/>
        </w:rPr>
        <w:br/>
      </w: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286" o:spid="_x0000_s1031" type="#_x0000_t75" style="position:absolute;margin-left:6.25pt;margin-top:.95pt;width:259.4pt;height:48pt;z-index:-251673088;visibility:visible">
            <v:imagedata r:id="rId11" o:title="" grayscale="t"/>
          </v:shape>
        </w:pict>
      </w:r>
      <w:r>
        <w:rPr>
          <w:rFonts w:ascii="Comic Sans MS" w:hAnsi="Comic Sans MS"/>
          <w:b/>
          <w:sz w:val="18"/>
          <w:szCs w:val="18"/>
        </w:rPr>
        <w:t>6.</w:t>
      </w: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Pr="00966E8A" w:rsidRDefault="00CE499D" w:rsidP="007C1B6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288" o:spid="_x0000_s1032" type="#_x0000_t75" style="position:absolute;margin-left:11.5pt;margin-top:2.75pt;width:254.25pt;height:155.25pt;z-index:-251672064;visibility:visible">
            <v:imagedata r:id="rId12" o:title="" grayscale="t"/>
          </v:shape>
        </w:pict>
      </w:r>
      <w:r>
        <w:rPr>
          <w:rFonts w:ascii="Comic Sans MS" w:hAnsi="Comic Sans MS"/>
          <w:b/>
          <w:sz w:val="18"/>
          <w:szCs w:val="18"/>
        </w:rPr>
        <w:t>7.</w:t>
      </w: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Pr="008D7676" w:rsidRDefault="00CE499D" w:rsidP="00C6451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53" o:spid="_x0000_s1033" type="#_x0000_t75" alt="kald" style="position:absolute;margin-left:11.5pt;margin-top:13.05pt;width:255pt;height:50.25pt;z-index:-251671040;visibility:visible">
            <v:imagedata r:id="rId13" o:title="" grayscale="t"/>
          </v:shape>
        </w:pict>
      </w:r>
      <w:r>
        <w:rPr>
          <w:rFonts w:ascii="Comic Sans MS" w:hAnsi="Comic Sans MS"/>
          <w:b/>
          <w:sz w:val="18"/>
          <w:szCs w:val="18"/>
        </w:rPr>
        <w:t>8.</w:t>
      </w:r>
      <w:r w:rsidRPr="00C037C7">
        <w:rPr>
          <w:noProof/>
        </w:rPr>
        <w:t xml:space="preserve"> </w:t>
      </w:r>
    </w:p>
    <w:p w:rsidR="00CE499D" w:rsidRDefault="00CE499D" w:rsidP="00C6451A">
      <w:pPr>
        <w:spacing w:after="0"/>
        <w:rPr>
          <w:noProof/>
        </w:rPr>
      </w:pPr>
    </w:p>
    <w:p w:rsidR="00CE499D" w:rsidRDefault="00CE499D" w:rsidP="00C6451A">
      <w:pPr>
        <w:spacing w:after="0"/>
        <w:rPr>
          <w:noProof/>
        </w:rPr>
      </w:pPr>
    </w:p>
    <w:p w:rsidR="00CE499D" w:rsidRDefault="00CE499D" w:rsidP="00C6451A">
      <w:pPr>
        <w:spacing w:after="0"/>
        <w:rPr>
          <w:noProof/>
        </w:rPr>
      </w:pPr>
    </w:p>
    <w:p w:rsidR="00CE499D" w:rsidRDefault="00CE499D" w:rsidP="00C037C7">
      <w:p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C037C7">
        <w:rPr>
          <w:rFonts w:ascii="Comic Sans MS" w:hAnsi="Comic Sans MS" w:cs="Tahoma"/>
          <w:sz w:val="18"/>
          <w:szCs w:val="18"/>
        </w:rPr>
        <w:t>Taşma seviyesine kadar su dolu olan kaplara X, Y ve Z cisimleri konulduğunda cisimlerin denge durumları ve taşan sıvı miktarları şekildeki gibi oluyor.</w:t>
      </w:r>
    </w:p>
    <w:p w:rsidR="00CE499D" w:rsidRPr="00C037C7" w:rsidRDefault="00CE499D" w:rsidP="00C037C7">
      <w:p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C037C7">
        <w:rPr>
          <w:rFonts w:ascii="Comic Sans MS" w:hAnsi="Comic Sans MS" w:cs="Tahoma"/>
          <w:b/>
          <w:bCs/>
          <w:sz w:val="18"/>
          <w:szCs w:val="18"/>
        </w:rPr>
        <w:t xml:space="preserve">Buna göre X, Y ve Z cisimlerine etki eden kaldırma kuvvetleri arasındaki ilişki hangisindeki gibidir? </w:t>
      </w:r>
    </w:p>
    <w:p w:rsidR="00CE499D" w:rsidRPr="00C037C7" w:rsidRDefault="00CE499D" w:rsidP="00C037C7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037C7">
        <w:rPr>
          <w:rFonts w:ascii="Comic Sans MS" w:hAnsi="Comic Sans MS" w:cs="Tahoma"/>
          <w:b/>
          <w:sz w:val="20"/>
          <w:szCs w:val="20"/>
        </w:rPr>
        <w:t>A) Z</w:t>
      </w:r>
      <w:r w:rsidRPr="00C037C7">
        <w:rPr>
          <w:rFonts w:ascii="Comic Sans MS" w:hAnsi="Comic Sans MS" w:cs="Tahoma"/>
          <w:b/>
        </w:rPr>
        <w:t>&gt;</w:t>
      </w:r>
      <w:r w:rsidRPr="00C037C7">
        <w:rPr>
          <w:rFonts w:ascii="Comic Sans MS" w:hAnsi="Comic Sans MS" w:cs="Tahoma"/>
          <w:b/>
          <w:sz w:val="20"/>
          <w:szCs w:val="20"/>
        </w:rPr>
        <w:t>Y</w:t>
      </w:r>
      <w:r w:rsidRPr="00C037C7">
        <w:rPr>
          <w:rFonts w:ascii="Comic Sans MS" w:hAnsi="Comic Sans MS" w:cs="Tahoma"/>
          <w:b/>
        </w:rPr>
        <w:t>&gt;</w:t>
      </w:r>
      <w:r w:rsidRPr="00C037C7">
        <w:rPr>
          <w:rFonts w:ascii="Comic Sans MS" w:hAnsi="Comic Sans MS" w:cs="Tahoma"/>
          <w:b/>
          <w:sz w:val="20"/>
          <w:szCs w:val="20"/>
        </w:rPr>
        <w:t>X</w:t>
      </w:r>
      <w:r w:rsidRPr="00C037C7">
        <w:rPr>
          <w:rFonts w:ascii="Comic Sans MS" w:hAnsi="Comic Sans MS" w:cs="Tahoma"/>
          <w:b/>
          <w:sz w:val="20"/>
          <w:szCs w:val="20"/>
        </w:rPr>
        <w:tab/>
      </w:r>
      <w:r w:rsidRPr="00C037C7">
        <w:rPr>
          <w:rFonts w:ascii="Comic Sans MS" w:hAnsi="Comic Sans MS" w:cs="Tahoma"/>
          <w:b/>
          <w:sz w:val="20"/>
          <w:szCs w:val="20"/>
        </w:rPr>
        <w:tab/>
      </w:r>
      <w:r w:rsidRPr="00C037C7">
        <w:rPr>
          <w:rFonts w:ascii="Comic Sans MS" w:hAnsi="Comic Sans MS" w:cs="Tahoma"/>
          <w:b/>
          <w:sz w:val="20"/>
          <w:szCs w:val="20"/>
        </w:rPr>
        <w:tab/>
        <w:t>B) X</w:t>
      </w:r>
      <w:r w:rsidRPr="00C037C7">
        <w:rPr>
          <w:rFonts w:ascii="Comic Sans MS" w:hAnsi="Comic Sans MS" w:cs="Tahoma"/>
          <w:b/>
        </w:rPr>
        <w:t>&gt;</w:t>
      </w:r>
      <w:r w:rsidRPr="00C037C7">
        <w:rPr>
          <w:rFonts w:ascii="Comic Sans MS" w:hAnsi="Comic Sans MS" w:cs="Tahoma"/>
          <w:b/>
          <w:sz w:val="20"/>
          <w:szCs w:val="20"/>
        </w:rPr>
        <w:t>Y</w:t>
      </w:r>
      <w:r w:rsidRPr="00C037C7">
        <w:rPr>
          <w:rFonts w:ascii="Comic Sans MS" w:hAnsi="Comic Sans MS" w:cs="Tahoma"/>
          <w:b/>
        </w:rPr>
        <w:t>&gt;</w:t>
      </w:r>
      <w:r w:rsidRPr="00C037C7">
        <w:rPr>
          <w:rFonts w:ascii="Comic Sans MS" w:hAnsi="Comic Sans MS" w:cs="Tahoma"/>
          <w:b/>
          <w:sz w:val="20"/>
          <w:szCs w:val="20"/>
        </w:rPr>
        <w:t>Z</w:t>
      </w:r>
    </w:p>
    <w:p w:rsidR="00CE499D" w:rsidRPr="00C037C7" w:rsidRDefault="00CE499D" w:rsidP="00C037C7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037C7">
        <w:rPr>
          <w:rFonts w:ascii="Comic Sans MS" w:hAnsi="Comic Sans MS" w:cs="Tahoma"/>
          <w:b/>
          <w:sz w:val="20"/>
          <w:szCs w:val="20"/>
        </w:rPr>
        <w:t>C) X</w:t>
      </w:r>
      <w:r w:rsidRPr="00C037C7">
        <w:rPr>
          <w:rFonts w:ascii="Comic Sans MS" w:hAnsi="Comic Sans MS" w:cs="Tahoma"/>
          <w:b/>
        </w:rPr>
        <w:t>&gt;</w:t>
      </w:r>
      <w:r w:rsidRPr="00C037C7">
        <w:rPr>
          <w:rFonts w:ascii="Comic Sans MS" w:hAnsi="Comic Sans MS" w:cs="Tahoma"/>
          <w:b/>
          <w:sz w:val="20"/>
          <w:szCs w:val="20"/>
        </w:rPr>
        <w:t>Y=Z</w:t>
      </w:r>
      <w:r w:rsidRPr="00C037C7">
        <w:rPr>
          <w:rFonts w:ascii="Comic Sans MS" w:hAnsi="Comic Sans MS" w:cs="Tahoma"/>
          <w:b/>
          <w:sz w:val="20"/>
          <w:szCs w:val="20"/>
        </w:rPr>
        <w:tab/>
      </w:r>
      <w:r w:rsidRPr="00C037C7">
        <w:rPr>
          <w:rFonts w:ascii="Comic Sans MS" w:hAnsi="Comic Sans MS" w:cs="Tahoma"/>
          <w:b/>
          <w:sz w:val="20"/>
          <w:szCs w:val="20"/>
        </w:rPr>
        <w:tab/>
      </w:r>
      <w:r w:rsidRPr="00C037C7">
        <w:rPr>
          <w:rFonts w:ascii="Comic Sans MS" w:hAnsi="Comic Sans MS" w:cs="Tahoma"/>
          <w:b/>
          <w:sz w:val="20"/>
          <w:szCs w:val="20"/>
        </w:rPr>
        <w:tab/>
        <w:t>D) Z=Y</w:t>
      </w:r>
      <w:r w:rsidRPr="00C037C7">
        <w:rPr>
          <w:rFonts w:ascii="Comic Sans MS" w:hAnsi="Comic Sans MS" w:cs="Tahoma"/>
          <w:b/>
        </w:rPr>
        <w:t>&gt;</w:t>
      </w:r>
      <w:r w:rsidRPr="00C037C7">
        <w:rPr>
          <w:rFonts w:ascii="Comic Sans MS" w:hAnsi="Comic Sans MS" w:cs="Tahoma"/>
          <w:b/>
          <w:sz w:val="20"/>
          <w:szCs w:val="20"/>
        </w:rPr>
        <w:t>X</w:t>
      </w:r>
    </w:p>
    <w:p w:rsidR="00CE499D" w:rsidRDefault="00CE499D" w:rsidP="00C037C7">
      <w:pPr>
        <w:spacing w:after="0"/>
        <w:rPr>
          <w:rFonts w:ascii="Comic Sans MS" w:hAnsi="Comic Sans MS"/>
          <w:b/>
          <w:sz w:val="18"/>
          <w:szCs w:val="18"/>
        </w:rPr>
      </w:pPr>
    </w:p>
    <w:p w:rsidR="00CE499D" w:rsidRPr="007A2443" w:rsidRDefault="00CE499D" w:rsidP="002C6A7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7A2443">
        <w:rPr>
          <w:rFonts w:ascii="Comic Sans MS" w:hAnsi="Comic Sans MS"/>
          <w:b/>
          <w:sz w:val="18"/>
          <w:szCs w:val="18"/>
        </w:rPr>
        <w:t>9.</w:t>
      </w:r>
      <w:r>
        <w:rPr>
          <w:rFonts w:ascii="Times New Roman" w:hAnsi="Times New Roman"/>
        </w:rPr>
        <w:t xml:space="preserve">  </w:t>
      </w:r>
      <w:r w:rsidRPr="00502138">
        <w:rPr>
          <w:rFonts w:ascii="Comic Sans MS" w:hAnsi="Comic Sans MS"/>
          <w:b/>
          <w:sz w:val="20"/>
          <w:szCs w:val="20"/>
        </w:rPr>
        <w:t>Fe</w:t>
      </w:r>
      <w:r w:rsidRPr="00502138">
        <w:rPr>
          <w:rFonts w:ascii="Comic Sans MS" w:hAnsi="Comic Sans MS"/>
          <w:b/>
          <w:sz w:val="20"/>
          <w:szCs w:val="20"/>
          <w:vertAlign w:val="subscript"/>
        </w:rPr>
        <w:t>2</w:t>
      </w:r>
      <w:r w:rsidRPr="00502138">
        <w:rPr>
          <w:rFonts w:ascii="Comic Sans MS" w:hAnsi="Comic Sans MS"/>
          <w:b/>
          <w:sz w:val="20"/>
          <w:szCs w:val="20"/>
        </w:rPr>
        <w:t>(CO</w:t>
      </w:r>
      <w:r w:rsidRPr="00502138">
        <w:rPr>
          <w:rFonts w:ascii="Comic Sans MS" w:hAnsi="Comic Sans MS"/>
          <w:b/>
          <w:sz w:val="20"/>
          <w:szCs w:val="20"/>
          <w:vertAlign w:val="subscript"/>
        </w:rPr>
        <w:t>3</w:t>
      </w:r>
      <w:r w:rsidRPr="00502138">
        <w:rPr>
          <w:rFonts w:ascii="Comic Sans MS" w:hAnsi="Comic Sans MS"/>
          <w:b/>
          <w:sz w:val="20"/>
          <w:szCs w:val="20"/>
        </w:rPr>
        <w:t>)</w:t>
      </w:r>
      <w:r w:rsidRPr="00502138">
        <w:rPr>
          <w:rFonts w:ascii="Comic Sans MS" w:hAnsi="Comic Sans MS"/>
          <w:b/>
          <w:sz w:val="20"/>
          <w:szCs w:val="20"/>
          <w:vertAlign w:val="subscript"/>
        </w:rPr>
        <w:t>3</w:t>
      </w:r>
      <w:r w:rsidRPr="00502138">
        <w:rPr>
          <w:rFonts w:ascii="Comic Sans MS" w:hAnsi="Comic Sans MS"/>
          <w:sz w:val="16"/>
          <w:szCs w:val="16"/>
        </w:rPr>
        <w:t xml:space="preserve"> </w:t>
      </w:r>
      <w:r w:rsidRPr="007A2443">
        <w:rPr>
          <w:rFonts w:ascii="Comic Sans MS" w:hAnsi="Comic Sans MS"/>
          <w:sz w:val="18"/>
          <w:szCs w:val="18"/>
        </w:rPr>
        <w:t xml:space="preserve">bileşiği ile ilgili aşağıdakilerden hangisi </w:t>
      </w:r>
      <w:r w:rsidRPr="007A2443">
        <w:rPr>
          <w:rFonts w:ascii="Comic Sans MS" w:hAnsi="Comic Sans MS"/>
          <w:sz w:val="18"/>
          <w:szCs w:val="18"/>
          <w:u w:val="single"/>
        </w:rPr>
        <w:t>yanlıştır?</w:t>
      </w:r>
    </w:p>
    <w:p w:rsidR="00CE499D" w:rsidRPr="007A2443" w:rsidRDefault="00CE499D" w:rsidP="002C6A73">
      <w:pPr>
        <w:spacing w:after="0" w:line="240" w:lineRule="auto"/>
        <w:ind w:left="-142" w:right="-1064" w:firstLine="142"/>
        <w:rPr>
          <w:rFonts w:ascii="Comic Sans MS" w:hAnsi="Comic Sans MS"/>
          <w:sz w:val="18"/>
          <w:szCs w:val="18"/>
        </w:rPr>
      </w:pPr>
      <w:r w:rsidRPr="007A2443">
        <w:rPr>
          <w:rFonts w:ascii="Comic Sans MS" w:hAnsi="Comic Sans MS"/>
          <w:sz w:val="18"/>
          <w:szCs w:val="18"/>
        </w:rPr>
        <w:t>A)Bileşikteki katyon</w:t>
      </w:r>
      <w:r w:rsidRPr="00502138">
        <w:rPr>
          <w:rFonts w:ascii="Comic Sans MS" w:hAnsi="Comic Sans MS"/>
          <w:sz w:val="16"/>
          <w:szCs w:val="16"/>
        </w:rPr>
        <w:t xml:space="preserve"> </w:t>
      </w:r>
      <w:r w:rsidRPr="00502138">
        <w:rPr>
          <w:rFonts w:ascii="Comic Sans MS" w:hAnsi="Comic Sans MS"/>
          <w:b/>
          <w:sz w:val="20"/>
          <w:szCs w:val="20"/>
        </w:rPr>
        <w:t>Fe</w:t>
      </w:r>
      <w:r w:rsidRPr="00502138">
        <w:rPr>
          <w:rFonts w:ascii="Comic Sans MS" w:hAnsi="Comic Sans MS"/>
          <w:b/>
          <w:sz w:val="20"/>
          <w:szCs w:val="20"/>
          <w:vertAlign w:val="superscript"/>
        </w:rPr>
        <w:t>+3</w:t>
      </w:r>
      <w:r w:rsidRPr="00502138">
        <w:rPr>
          <w:rFonts w:ascii="Comic Sans MS" w:hAnsi="Comic Sans MS"/>
          <w:sz w:val="16"/>
          <w:szCs w:val="16"/>
        </w:rPr>
        <w:t xml:space="preserve"> </w:t>
      </w:r>
      <w:r w:rsidRPr="007A2443">
        <w:rPr>
          <w:rFonts w:ascii="Comic Sans MS" w:hAnsi="Comic Sans MS"/>
          <w:sz w:val="18"/>
          <w:szCs w:val="18"/>
        </w:rPr>
        <w:t>dür.</w:t>
      </w:r>
    </w:p>
    <w:p w:rsidR="00CE499D" w:rsidRPr="007A2443" w:rsidRDefault="00CE499D" w:rsidP="002C6A73">
      <w:pPr>
        <w:spacing w:after="0" w:line="240" w:lineRule="auto"/>
        <w:ind w:left="-142" w:right="-1064" w:firstLine="142"/>
        <w:rPr>
          <w:rFonts w:ascii="Comic Sans MS" w:hAnsi="Comic Sans MS"/>
          <w:sz w:val="18"/>
          <w:szCs w:val="18"/>
        </w:rPr>
      </w:pPr>
      <w:r w:rsidRPr="007A2443">
        <w:rPr>
          <w:rFonts w:ascii="Comic Sans MS" w:hAnsi="Comic Sans MS"/>
          <w:sz w:val="18"/>
          <w:szCs w:val="18"/>
        </w:rPr>
        <w:t>B)Bileşikteki anyon</w:t>
      </w:r>
      <w:r w:rsidRPr="00502138">
        <w:rPr>
          <w:rFonts w:ascii="Comic Sans MS" w:hAnsi="Comic Sans MS"/>
          <w:sz w:val="16"/>
          <w:szCs w:val="16"/>
        </w:rPr>
        <w:t xml:space="preserve"> </w:t>
      </w:r>
      <w:r w:rsidRPr="00502138">
        <w:rPr>
          <w:rFonts w:ascii="Comic Sans MS" w:hAnsi="Comic Sans MS"/>
          <w:b/>
          <w:sz w:val="20"/>
          <w:szCs w:val="20"/>
        </w:rPr>
        <w:t>CO</w:t>
      </w:r>
      <w:r w:rsidRPr="00502138">
        <w:rPr>
          <w:rFonts w:ascii="Comic Sans MS" w:hAnsi="Comic Sans MS"/>
          <w:b/>
          <w:sz w:val="20"/>
          <w:szCs w:val="20"/>
          <w:vertAlign w:val="subscript"/>
        </w:rPr>
        <w:t>3</w:t>
      </w:r>
      <w:r w:rsidRPr="00502138">
        <w:rPr>
          <w:rFonts w:ascii="Comic Sans MS" w:hAnsi="Comic Sans MS"/>
          <w:b/>
          <w:sz w:val="20"/>
          <w:szCs w:val="20"/>
          <w:vertAlign w:val="superscript"/>
        </w:rPr>
        <w:t>-3</w:t>
      </w:r>
      <w:r w:rsidRPr="00502138">
        <w:rPr>
          <w:rFonts w:ascii="Comic Sans MS" w:hAnsi="Comic Sans MS"/>
          <w:sz w:val="16"/>
          <w:szCs w:val="16"/>
        </w:rPr>
        <w:t xml:space="preserve"> </w:t>
      </w:r>
      <w:r w:rsidRPr="007A2443">
        <w:rPr>
          <w:rFonts w:ascii="Comic Sans MS" w:hAnsi="Comic Sans MS"/>
          <w:sz w:val="18"/>
          <w:szCs w:val="18"/>
        </w:rPr>
        <w:t>dür.</w:t>
      </w:r>
    </w:p>
    <w:p w:rsidR="00CE499D" w:rsidRPr="007A2443" w:rsidRDefault="00CE499D" w:rsidP="002C6A73">
      <w:pPr>
        <w:spacing w:after="0" w:line="240" w:lineRule="auto"/>
        <w:ind w:left="-142" w:right="-1064" w:firstLine="142"/>
        <w:rPr>
          <w:rFonts w:ascii="Comic Sans MS" w:hAnsi="Comic Sans MS"/>
          <w:sz w:val="18"/>
          <w:szCs w:val="18"/>
        </w:rPr>
      </w:pPr>
      <w:r w:rsidRPr="007A2443">
        <w:rPr>
          <w:rFonts w:ascii="Comic Sans MS" w:hAnsi="Comic Sans MS"/>
          <w:sz w:val="18"/>
          <w:szCs w:val="18"/>
        </w:rPr>
        <w:t>C)Toplam 14 tane atom vardır.</w:t>
      </w:r>
    </w:p>
    <w:p w:rsidR="00CE499D" w:rsidRDefault="00CE499D" w:rsidP="002C6A73">
      <w:pPr>
        <w:spacing w:after="0" w:line="240" w:lineRule="auto"/>
        <w:ind w:left="-142" w:right="-1064" w:firstLine="142"/>
        <w:rPr>
          <w:rFonts w:ascii="Comic Sans MS" w:hAnsi="Comic Sans MS"/>
          <w:sz w:val="18"/>
          <w:szCs w:val="18"/>
        </w:rPr>
      </w:pPr>
      <w:r w:rsidRPr="007A2443">
        <w:rPr>
          <w:rFonts w:ascii="Comic Sans MS" w:hAnsi="Comic Sans MS"/>
          <w:sz w:val="18"/>
          <w:szCs w:val="18"/>
        </w:rPr>
        <w:t>D)3 çeşit element vardır.</w:t>
      </w:r>
    </w:p>
    <w:p w:rsidR="00CE499D" w:rsidRDefault="00CE499D" w:rsidP="002C6A73">
      <w:pPr>
        <w:spacing w:after="0" w:line="240" w:lineRule="auto"/>
        <w:ind w:left="-142" w:right="-1064" w:firstLine="142"/>
        <w:rPr>
          <w:rFonts w:ascii="Comic Sans MS" w:hAnsi="Comic Sans MS"/>
          <w:sz w:val="18"/>
          <w:szCs w:val="18"/>
        </w:rPr>
      </w:pPr>
    </w:p>
    <w:p w:rsidR="00CE499D" w:rsidRDefault="00CE499D" w:rsidP="005B067D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</w:p>
    <w:p w:rsidR="00CE499D" w:rsidRDefault="00CE499D" w:rsidP="005B067D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  <w:r w:rsidRPr="002C6A73">
        <w:rPr>
          <w:rFonts w:ascii="Comic Sans MS" w:hAnsi="Comic Sans MS"/>
          <w:b/>
          <w:sz w:val="18"/>
          <w:szCs w:val="18"/>
        </w:rPr>
        <w:t>10.</w:t>
      </w:r>
    </w:p>
    <w:p w:rsidR="00CE499D" w:rsidRDefault="00CE499D" w:rsidP="00FC1C96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09" o:spid="_x0000_s1034" type="#_x0000_t75" style="position:absolute;margin-left:147.7pt;margin-top:0;width:81.75pt;height:50pt;z-index:-251640320;visibility:visible">
            <v:imagedata r:id="rId14" o:title="" croptop="21281f" cropbottom="8373f" cropleft="4608f" cropright="12529f"/>
            <w10:wrap type="square"/>
          </v:shape>
        </w:pict>
      </w:r>
      <w:r w:rsidRPr="00FC1C96">
        <w:rPr>
          <w:rFonts w:ascii="Comic Sans MS" w:hAnsi="Comic Sans MS"/>
          <w:sz w:val="18"/>
          <w:szCs w:val="18"/>
        </w:rPr>
        <w:t xml:space="preserve">Bir öğrenci, elektromıknatısın çekim etkisinin sarım sayısına göre değiştiğini göstermek istiyor. Bunun için yanda verilen devrenin </w:t>
      </w:r>
    </w:p>
    <w:p w:rsidR="00CE499D" w:rsidRPr="00FC1C96" w:rsidRDefault="00CE499D" w:rsidP="00FC1C96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  <w:r w:rsidRPr="00FC1C96">
        <w:rPr>
          <w:rFonts w:ascii="Comic Sans MS" w:hAnsi="Comic Sans MS"/>
          <w:sz w:val="18"/>
          <w:szCs w:val="18"/>
        </w:rPr>
        <w:t>yanı sıra aşağıdaki devrelerden hangisini kurmalıdır?</w:t>
      </w:r>
    </w:p>
    <w:p w:rsidR="00CE499D" w:rsidRPr="00FC1C96" w:rsidRDefault="00CE499D" w:rsidP="00FC1C96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b/>
          <w:sz w:val="18"/>
          <w:szCs w:val="18"/>
        </w:rPr>
        <w:t xml:space="preserve"> </w:t>
      </w:r>
    </w:p>
    <w:p w:rsidR="00CE499D" w:rsidRDefault="00CE499D" w:rsidP="00FC1C96">
      <w:pPr>
        <w:numPr>
          <w:ilvl w:val="0"/>
          <w:numId w:val="7"/>
        </w:num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42" o:spid="_x0000_s1035" type="#_x0000_t75" style="position:absolute;left:0;text-align:left;margin-left:129.1pt;margin-top:-.3pt;width:75pt;height:49.85pt;z-index:-251643392;visibility:visible">
            <v:imagedata r:id="rId15" o:title="" croptop="18832f" cropbottom="9840f" cropleft="11010f" cropright="9548f"/>
          </v:shape>
        </w:pict>
      </w:r>
      <w:r>
        <w:rPr>
          <w:noProof/>
          <w:lang w:eastAsia="tr-TR"/>
        </w:rPr>
        <w:pict>
          <v:shape id="Resim 243" o:spid="_x0000_s1036" type="#_x0000_t75" style="position:absolute;left:0;text-align:left;margin-left:12.45pt;margin-top:-.45pt;width:69pt;height:47.6pt;z-index:-251644416;visibility:visible;mso-position-horizontal-relative:margin">
            <v:imagedata r:id="rId16" o:title="" croptop="16939f" cropbottom="12305f" cropleft="9587f" cropright="14172f"/>
            <w10:wrap anchorx="margin"/>
          </v:shape>
        </w:pict>
      </w:r>
      <w:r>
        <w:rPr>
          <w:rFonts w:ascii="Comic Sans MS" w:hAnsi="Comic Sans MS"/>
          <w:sz w:val="18"/>
          <w:szCs w:val="18"/>
        </w:rPr>
        <w:t>B)</w:t>
      </w:r>
      <w:r w:rsidRPr="00FC1C96">
        <w:rPr>
          <w:rFonts w:ascii="Comic Sans MS" w:hAnsi="Comic Sans MS"/>
          <w:sz w:val="18"/>
          <w:szCs w:val="18"/>
        </w:rPr>
        <w:tab/>
      </w:r>
      <w:r w:rsidRPr="00FC1C96">
        <w:rPr>
          <w:rFonts w:ascii="Comic Sans MS" w:hAnsi="Comic Sans MS"/>
          <w:sz w:val="18"/>
          <w:szCs w:val="18"/>
        </w:rPr>
        <w:tab/>
      </w:r>
      <w:r w:rsidRPr="00FC1C96">
        <w:rPr>
          <w:rFonts w:ascii="Comic Sans MS" w:hAnsi="Comic Sans MS"/>
          <w:sz w:val="18"/>
          <w:szCs w:val="18"/>
        </w:rPr>
        <w:tab/>
      </w:r>
      <w:r w:rsidRPr="00FC1C96">
        <w:rPr>
          <w:rFonts w:ascii="Comic Sans MS" w:hAnsi="Comic Sans MS"/>
          <w:sz w:val="18"/>
          <w:szCs w:val="18"/>
        </w:rPr>
        <w:tab/>
        <w:t xml:space="preserve">  </w:t>
      </w:r>
    </w:p>
    <w:p w:rsidR="00CE499D" w:rsidRPr="00FC1C96" w:rsidRDefault="00CE499D" w:rsidP="00FC1C96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</w:p>
    <w:p w:rsidR="00CE499D" w:rsidRPr="00FC1C96" w:rsidRDefault="00CE499D" w:rsidP="00FC1C96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  <w:r w:rsidRPr="00FC1C96">
        <w:rPr>
          <w:rFonts w:ascii="Comic Sans MS" w:hAnsi="Comic Sans MS"/>
          <w:sz w:val="18"/>
          <w:szCs w:val="18"/>
        </w:rPr>
        <w:tab/>
      </w:r>
      <w:r w:rsidRPr="00FC1C96">
        <w:rPr>
          <w:rFonts w:ascii="Comic Sans MS" w:hAnsi="Comic Sans MS"/>
          <w:sz w:val="18"/>
          <w:szCs w:val="18"/>
        </w:rPr>
        <w:tab/>
        <w:t xml:space="preserve"> </w:t>
      </w:r>
    </w:p>
    <w:p w:rsidR="00CE499D" w:rsidRPr="00FC1C96" w:rsidRDefault="00CE499D" w:rsidP="00FC1C96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</w:p>
    <w:p w:rsidR="00CE499D" w:rsidRPr="00FC1C96" w:rsidRDefault="00CE499D" w:rsidP="00FC1C96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</w:p>
    <w:p w:rsidR="00CE499D" w:rsidRPr="005B067D" w:rsidRDefault="00CE499D" w:rsidP="005A6728">
      <w:pPr>
        <w:spacing w:after="0" w:line="240" w:lineRule="auto"/>
        <w:ind w:right="-1064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41" o:spid="_x0000_s1037" type="#_x0000_t75" style="position:absolute;margin-left:137.6pt;margin-top:3.7pt;width:74.25pt;height:52.7pt;z-index:-251642368;visibility:visible">
            <v:imagedata r:id="rId17" o:title="" croptop="20698f" cropbottom="11197f" cropleft="9852f" cropright="10655f"/>
          </v:shape>
        </w:pict>
      </w:r>
      <w:r>
        <w:rPr>
          <w:noProof/>
          <w:lang w:eastAsia="tr-TR"/>
        </w:rPr>
        <w:pict>
          <v:shape id="Resim 240" o:spid="_x0000_s1038" type="#_x0000_t75" style="position:absolute;margin-left:12.3pt;margin-top:4.2pt;width:88.75pt;height:52.4pt;z-index:-251641344;visibility:visible">
            <v:imagedata r:id="rId18" o:title="" croptop="21127f" cropbottom="9106f" cropleft="9511f" cropright="8401f"/>
          </v:shape>
        </w:pict>
      </w:r>
      <w:r>
        <w:rPr>
          <w:rFonts w:ascii="Comic Sans MS" w:hAnsi="Comic Sans MS"/>
          <w:sz w:val="18"/>
          <w:szCs w:val="18"/>
        </w:rPr>
        <w:t>C)                                      D)</w:t>
      </w: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5A6728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12" o:spid="_x0000_s1039" type="#_x0000_t75" style="position:absolute;margin-left:6.55pt;margin-top:8.6pt;width:216.75pt;height:185.25pt;z-index:-251670016;visibility:visible">
            <v:imagedata r:id="rId19" o:title="" grayscale="t"/>
          </v:shape>
        </w:pict>
      </w: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11. </w:t>
      </w:r>
      <w:r w:rsidRPr="002C6A73">
        <w:rPr>
          <w:rFonts w:ascii="Comic Sans MS" w:hAnsi="Comic Sans MS"/>
          <w:b/>
          <w:sz w:val="18"/>
          <w:szCs w:val="18"/>
        </w:rPr>
        <w:t xml:space="preserve"> </w:t>
      </w: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1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12.</w:t>
      </w:r>
      <w:r w:rsidRPr="002F56EB">
        <w:rPr>
          <w:rFonts w:ascii="Verdana" w:hAnsi="Verdana"/>
          <w:sz w:val="20"/>
          <w:szCs w:val="20"/>
        </w:rPr>
        <w:t xml:space="preserve"> </w:t>
      </w:r>
      <w:r w:rsidRPr="002F56EB">
        <w:rPr>
          <w:rFonts w:ascii="Comic Sans MS" w:hAnsi="Comic Sans MS"/>
          <w:sz w:val="18"/>
          <w:szCs w:val="18"/>
        </w:rPr>
        <w:t xml:space="preserve">Damacanayı işaretli yerden kesip açık olan kısmın üzerini bir malzemeyle kaplayarak davul yapacak olan Seda, bu müzik aletinden </w:t>
      </w:r>
      <w:r w:rsidRPr="002F56EB">
        <w:rPr>
          <w:rFonts w:ascii="Comic Sans MS" w:hAnsi="Comic Sans MS"/>
          <w:b/>
          <w:bCs/>
          <w:sz w:val="18"/>
          <w:szCs w:val="18"/>
          <w:u w:val="single"/>
        </w:rPr>
        <w:t>ince ses</w:t>
      </w:r>
      <w:r w:rsidRPr="002F56EB">
        <w:rPr>
          <w:rFonts w:ascii="Comic Sans MS" w:hAnsi="Comic Sans MS"/>
          <w:sz w:val="18"/>
          <w:szCs w:val="18"/>
        </w:rPr>
        <w:t xml:space="preserve"> elde etmek istiyor. </w:t>
      </w:r>
    </w:p>
    <w:p w:rsidR="00CE499D" w:rsidRPr="002F56EB" w:rsidRDefault="00CE499D" w:rsidP="002F56EB">
      <w:pPr>
        <w:spacing w:after="0" w:line="240" w:lineRule="auto"/>
        <w:ind w:left="180"/>
        <w:rPr>
          <w:rFonts w:ascii="Comic Sans MS" w:hAnsi="Comic Sans MS"/>
          <w:sz w:val="18"/>
          <w:szCs w:val="18"/>
        </w:rPr>
      </w:pPr>
      <w:r w:rsidRPr="002F56EB">
        <w:rPr>
          <w:rFonts w:ascii="Comic Sans MS" w:hAnsi="Comic Sans MS"/>
          <w:b/>
          <w:bCs/>
          <w:sz w:val="18"/>
          <w:szCs w:val="18"/>
        </w:rPr>
        <w:t xml:space="preserve">Seda’nın damacananın açık olan kısmını kaplamada kullanacağı malzemenin ne gibi özelliklere sahip olması gerekir?  </w:t>
      </w:r>
    </w:p>
    <w:p w:rsidR="00CE499D" w:rsidRPr="002F56EB" w:rsidRDefault="00CE499D" w:rsidP="002F56EB">
      <w:pPr>
        <w:spacing w:after="0" w:line="240" w:lineRule="auto"/>
        <w:ind w:left="18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56" o:spid="_x0000_s1040" type="#_x0000_t75" alt="damacanaa" style="position:absolute;left:0;text-align:left;margin-left:6.55pt;margin-top:6.5pt;width:74.25pt;height:97.5pt;z-index:-251668992;visibility:visible" wrapcoords="-218 0 -218 21434 21600 21434 21600 0 -218 0">
            <v:imagedata r:id="rId20" o:title="" gain="58982f" blacklevel="3277f" grayscale="t"/>
            <w10:wrap type="tight"/>
          </v:shape>
        </w:pict>
      </w:r>
    </w:p>
    <w:p w:rsidR="00CE499D" w:rsidRPr="002F56EB" w:rsidRDefault="00CE499D" w:rsidP="002F56EB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2F56EB">
        <w:rPr>
          <w:rFonts w:ascii="Comic Sans MS" w:hAnsi="Comic Sans MS"/>
          <w:sz w:val="18"/>
          <w:szCs w:val="18"/>
        </w:rPr>
        <w:t>İnce ve sert olmalı</w:t>
      </w:r>
    </w:p>
    <w:p w:rsidR="00CE499D" w:rsidRPr="002F56EB" w:rsidRDefault="00CE499D" w:rsidP="002F56EB">
      <w:pPr>
        <w:numPr>
          <w:ilvl w:val="0"/>
          <w:numId w:val="1"/>
        </w:numPr>
        <w:spacing w:before="120" w:after="0" w:line="240" w:lineRule="auto"/>
        <w:ind w:left="538" w:hanging="357"/>
        <w:rPr>
          <w:rFonts w:ascii="Comic Sans MS" w:hAnsi="Comic Sans MS"/>
          <w:sz w:val="18"/>
          <w:szCs w:val="18"/>
        </w:rPr>
      </w:pPr>
      <w:r w:rsidRPr="002F56EB">
        <w:rPr>
          <w:rFonts w:ascii="Comic Sans MS" w:hAnsi="Comic Sans MS"/>
          <w:sz w:val="18"/>
          <w:szCs w:val="18"/>
        </w:rPr>
        <w:t>Kalın ve sert olmalı</w:t>
      </w:r>
    </w:p>
    <w:p w:rsidR="00CE499D" w:rsidRPr="002F56EB" w:rsidRDefault="00CE499D" w:rsidP="002F56EB">
      <w:pPr>
        <w:numPr>
          <w:ilvl w:val="0"/>
          <w:numId w:val="1"/>
        </w:numPr>
        <w:spacing w:before="120" w:after="0" w:line="240" w:lineRule="auto"/>
        <w:ind w:left="538" w:hanging="357"/>
        <w:rPr>
          <w:rFonts w:ascii="Comic Sans MS" w:hAnsi="Comic Sans MS"/>
          <w:sz w:val="18"/>
          <w:szCs w:val="18"/>
        </w:rPr>
      </w:pPr>
      <w:r w:rsidRPr="002F56EB">
        <w:rPr>
          <w:rFonts w:ascii="Comic Sans MS" w:hAnsi="Comic Sans MS"/>
          <w:sz w:val="18"/>
          <w:szCs w:val="18"/>
        </w:rPr>
        <w:t>İnce ve yumuşak olmalı</w:t>
      </w:r>
    </w:p>
    <w:p w:rsidR="00CE499D" w:rsidRPr="002F56EB" w:rsidRDefault="00CE499D" w:rsidP="002F56EB">
      <w:pPr>
        <w:numPr>
          <w:ilvl w:val="0"/>
          <w:numId w:val="1"/>
        </w:numPr>
        <w:spacing w:before="120" w:after="0" w:line="240" w:lineRule="auto"/>
        <w:ind w:left="538" w:hanging="357"/>
        <w:rPr>
          <w:rFonts w:ascii="Comic Sans MS" w:hAnsi="Comic Sans MS"/>
          <w:sz w:val="18"/>
          <w:szCs w:val="18"/>
        </w:rPr>
      </w:pPr>
      <w:r w:rsidRPr="002F56EB">
        <w:rPr>
          <w:rFonts w:ascii="Comic Sans MS" w:hAnsi="Comic Sans MS"/>
          <w:sz w:val="18"/>
          <w:szCs w:val="18"/>
        </w:rPr>
        <w:t>Kalın ve yumuşak olmalı</w:t>
      </w: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295" o:spid="_x0000_s1041" type="#_x0000_t75" style="position:absolute;left:0;text-align:left;margin-left:1.3pt;margin-top:10.35pt;width:255.75pt;height:111.75pt;z-index:-251655680;visibility:visible">
            <v:imagedata r:id="rId21" o:title="" grayscale="t"/>
          </v:shape>
        </w:pict>
      </w:r>
      <w:r>
        <w:rPr>
          <w:rFonts w:ascii="Comic Sans MS" w:hAnsi="Comic Sans MS"/>
          <w:b/>
          <w:sz w:val="18"/>
          <w:szCs w:val="18"/>
        </w:rPr>
        <w:t>13.</w:t>
      </w: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F85DF6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F85DF6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F56EB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8D767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8D767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8D767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8D767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8D767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Pr="008D7676" w:rsidRDefault="00CE499D" w:rsidP="008D7676">
      <w:pPr>
        <w:spacing w:after="0" w:line="240" w:lineRule="auto"/>
        <w:ind w:left="-142" w:right="-1064"/>
        <w:rPr>
          <w:noProof/>
          <w:lang w:eastAsia="tr-TR"/>
        </w:rPr>
      </w:pPr>
      <w:r>
        <w:rPr>
          <w:rFonts w:ascii="Comic Sans MS" w:hAnsi="Comic Sans MS"/>
          <w:b/>
          <w:sz w:val="18"/>
          <w:szCs w:val="18"/>
        </w:rPr>
        <w:t xml:space="preserve">14. </w:t>
      </w: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312" o:spid="_x0000_s1042" type="#_x0000_t75" style="position:absolute;left:0;text-align:left;margin-left:-3.5pt;margin-top:4pt;width:249pt;height:167.25pt;z-index:-251656704;visibility:visible">
            <v:imagedata r:id="rId22" o:title="" grayscale="t"/>
          </v:shape>
        </w:pict>
      </w: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2C6A73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1E58BB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</w:p>
    <w:p w:rsidR="00CE499D" w:rsidRPr="001E58BB" w:rsidRDefault="00CE499D" w:rsidP="001E58BB">
      <w:pPr>
        <w:spacing w:after="0" w:line="240" w:lineRule="auto"/>
        <w:ind w:right="-1064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15" o:spid="_x0000_s1043" type="#_x0000_t75" alt="bezelyee" style="position:absolute;margin-left:113.5pt;margin-top:12.05pt;width:126pt;height:48.75pt;z-index:251648512;visibility:visible">
            <v:imagedata r:id="rId23" o:title="" grayscale="t"/>
            <w10:wrap type="square"/>
          </v:shape>
        </w:pict>
      </w:r>
      <w:r>
        <w:rPr>
          <w:rFonts w:ascii="Comic Sans MS" w:hAnsi="Comic Sans MS"/>
          <w:b/>
          <w:sz w:val="18"/>
          <w:szCs w:val="18"/>
        </w:rPr>
        <w:t>15</w:t>
      </w:r>
      <w:r w:rsidRPr="00080496">
        <w:rPr>
          <w:rFonts w:ascii="Comic Sans MS" w:hAnsi="Comic Sans MS"/>
          <w:b/>
          <w:sz w:val="18"/>
          <w:szCs w:val="18"/>
        </w:rPr>
        <w:t>.</w:t>
      </w:r>
      <w:r w:rsidRPr="00080496">
        <w:rPr>
          <w:rFonts w:ascii="Comic Sans MS" w:hAnsi="Comic Sans MS"/>
          <w:b/>
          <w:noProof/>
          <w:sz w:val="18"/>
          <w:szCs w:val="18"/>
        </w:rPr>
        <w:t xml:space="preserve"> </w:t>
      </w:r>
      <w:r w:rsidRPr="00080496">
        <w:rPr>
          <w:rFonts w:ascii="Comic Sans MS" w:hAnsi="Comic Sans MS"/>
          <w:sz w:val="18"/>
          <w:szCs w:val="18"/>
        </w:rPr>
        <w:t xml:space="preserve">Selin, yeşil bezelye ile sarı bezelyeyi çaprazladığında yeşil renkli bezelyeler elde etmektedir. </w:t>
      </w:r>
      <w:r>
        <w:rPr>
          <w:rFonts w:ascii="Comic Sans MS" w:hAnsi="Comic Sans MS"/>
          <w:b/>
          <w:sz w:val="18"/>
          <w:szCs w:val="18"/>
        </w:rPr>
        <w:t>Selin</w:t>
      </w:r>
      <w:r w:rsidRPr="00080496">
        <w:rPr>
          <w:rFonts w:ascii="Comic Sans MS" w:hAnsi="Comic Sans MS"/>
          <w:b/>
          <w:sz w:val="18"/>
          <w:szCs w:val="18"/>
        </w:rPr>
        <w:t>yaptığı bu gözlemin sonuçl</w:t>
      </w:r>
      <w:r>
        <w:rPr>
          <w:rFonts w:ascii="Comic Sans MS" w:hAnsi="Comic Sans MS"/>
          <w:b/>
          <w:sz w:val="18"/>
          <w:szCs w:val="18"/>
        </w:rPr>
        <w:t xml:space="preserve">arına aşağıdakilerden hangisini </w:t>
      </w:r>
      <w:r w:rsidRPr="00080496">
        <w:rPr>
          <w:rFonts w:ascii="Comic Sans MS" w:hAnsi="Comic Sans MS"/>
          <w:b/>
          <w:sz w:val="18"/>
          <w:szCs w:val="18"/>
          <w:u w:val="single"/>
        </w:rPr>
        <w:t>yazamaz</w:t>
      </w:r>
      <w:r w:rsidRPr="00080496">
        <w:rPr>
          <w:rFonts w:ascii="Comic Sans MS" w:hAnsi="Comic Sans MS"/>
          <w:b/>
          <w:sz w:val="18"/>
          <w:szCs w:val="18"/>
        </w:rPr>
        <w:t>?</w:t>
      </w:r>
    </w:p>
    <w:p w:rsidR="00CE499D" w:rsidRPr="00080496" w:rsidRDefault="00CE499D" w:rsidP="00080496">
      <w:pPr>
        <w:tabs>
          <w:tab w:val="left" w:pos="1170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080496">
        <w:rPr>
          <w:rFonts w:ascii="Comic Sans MS" w:hAnsi="Comic Sans MS"/>
          <w:sz w:val="18"/>
          <w:szCs w:val="18"/>
        </w:rPr>
        <w:t xml:space="preserve">A) </w:t>
      </w:r>
      <w:r w:rsidRPr="00080496">
        <w:rPr>
          <w:rFonts w:ascii="Comic Sans MS" w:hAnsi="Comic Sans MS"/>
          <w:color w:val="000000"/>
          <w:sz w:val="18"/>
          <w:szCs w:val="18"/>
        </w:rPr>
        <w:t>Yeşil renk bezelyelerde baskın bir özelliktir.</w:t>
      </w:r>
    </w:p>
    <w:p w:rsidR="00CE499D" w:rsidRPr="00080496" w:rsidRDefault="00CE499D" w:rsidP="00080496">
      <w:pPr>
        <w:tabs>
          <w:tab w:val="left" w:pos="1170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080496">
        <w:rPr>
          <w:rFonts w:ascii="Comic Sans MS" w:hAnsi="Comic Sans MS"/>
          <w:sz w:val="18"/>
          <w:szCs w:val="18"/>
        </w:rPr>
        <w:t>B)</w:t>
      </w:r>
      <w:r w:rsidRPr="00080496">
        <w:rPr>
          <w:rFonts w:ascii="Comic Sans MS" w:hAnsi="Comic Sans MS"/>
          <w:color w:val="000000"/>
          <w:sz w:val="18"/>
          <w:szCs w:val="18"/>
        </w:rPr>
        <w:t>Sarı renk bezelyelerde çekinik bir özelliktir.</w:t>
      </w:r>
    </w:p>
    <w:p w:rsidR="00CE499D" w:rsidRPr="00080496" w:rsidRDefault="00CE499D" w:rsidP="00080496">
      <w:pPr>
        <w:tabs>
          <w:tab w:val="left" w:pos="1170"/>
        </w:tabs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080496">
        <w:rPr>
          <w:rFonts w:ascii="Comic Sans MS" w:hAnsi="Comic Sans MS"/>
          <w:color w:val="000000"/>
          <w:sz w:val="18"/>
          <w:szCs w:val="18"/>
        </w:rPr>
        <w:t>C)Yeşil bezelye ve sarı bezelye saf genotipe sahiptir.</w:t>
      </w:r>
    </w:p>
    <w:p w:rsidR="00CE499D" w:rsidRPr="00080496" w:rsidRDefault="00CE499D" w:rsidP="00080496">
      <w:pPr>
        <w:tabs>
          <w:tab w:val="left" w:pos="1170"/>
        </w:tabs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080496">
        <w:rPr>
          <w:rFonts w:ascii="Comic Sans MS" w:hAnsi="Comic Sans MS"/>
          <w:color w:val="000000"/>
          <w:sz w:val="18"/>
          <w:szCs w:val="18"/>
        </w:rPr>
        <w:t>D)Oluşan bezelyeler kendi aralarında çaprazlanırsa sadece yeşil renk bezelyeler elde edilir.</w:t>
      </w:r>
    </w:p>
    <w:p w:rsidR="00CE499D" w:rsidRDefault="00CE499D" w:rsidP="00FB570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51" o:spid="_x0000_s1044" type="#_x0000_t75" alt="NewPicture3982" style="position:absolute;left:0;text-align:left;margin-left:11.5pt;margin-top:.3pt;width:239.25pt;height:75pt;z-index:-251666944;visibility:visible">
            <v:imagedata r:id="rId24" o:title="" gain="1.25" blacklevel="-3277f" grayscale="t"/>
          </v:shape>
        </w:pict>
      </w:r>
    </w:p>
    <w:p w:rsidR="00CE499D" w:rsidRDefault="00CE499D" w:rsidP="0008049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16. </w:t>
      </w:r>
    </w:p>
    <w:p w:rsidR="00CE499D" w:rsidRDefault="00CE499D" w:rsidP="0008049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08049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08049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Default="00CE499D" w:rsidP="00080496">
      <w:pPr>
        <w:spacing w:after="0" w:line="240" w:lineRule="auto"/>
        <w:ind w:left="-142" w:right="-1064"/>
        <w:rPr>
          <w:rFonts w:ascii="Comic Sans MS" w:hAnsi="Comic Sans MS"/>
          <w:b/>
          <w:sz w:val="18"/>
          <w:szCs w:val="18"/>
        </w:rPr>
      </w:pPr>
    </w:p>
    <w:p w:rsidR="00CE499D" w:rsidRPr="006B4D7C" w:rsidRDefault="00CE499D" w:rsidP="006B4D7C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6B4D7C">
        <w:rPr>
          <w:rFonts w:ascii="Comic Sans MS" w:hAnsi="Comic Sans MS"/>
          <w:b/>
          <w:bCs/>
          <w:sz w:val="18"/>
          <w:szCs w:val="18"/>
        </w:rPr>
        <w:t xml:space="preserve">Besin piramidindeki X ve piramitteki canlılarla ilişkisi olan Y ile ilgili hangisi </w:t>
      </w:r>
      <w:r w:rsidRPr="006B4D7C">
        <w:rPr>
          <w:rFonts w:ascii="Comic Sans MS" w:hAnsi="Comic Sans MS"/>
          <w:b/>
          <w:bCs/>
          <w:sz w:val="18"/>
          <w:szCs w:val="18"/>
          <w:u w:val="single"/>
        </w:rPr>
        <w:t>yanlıştır</w:t>
      </w:r>
      <w:r w:rsidRPr="006B4D7C">
        <w:rPr>
          <w:rFonts w:ascii="Comic Sans MS" w:hAnsi="Comic Sans MS"/>
          <w:b/>
          <w:bCs/>
          <w:sz w:val="18"/>
          <w:szCs w:val="18"/>
        </w:rPr>
        <w:t>?</w:t>
      </w:r>
    </w:p>
    <w:p w:rsidR="00CE499D" w:rsidRPr="006B4D7C" w:rsidRDefault="00CE499D" w:rsidP="006B4D7C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6B4D7C">
        <w:rPr>
          <w:rFonts w:ascii="Comic Sans MS" w:hAnsi="Comic Sans MS"/>
          <w:sz w:val="18"/>
          <w:szCs w:val="18"/>
        </w:rPr>
        <w:t>X güneş enerjisini kullanılabilir enerjiye dönüştürür.</w:t>
      </w:r>
    </w:p>
    <w:p w:rsidR="00CE499D" w:rsidRPr="006B4D7C" w:rsidRDefault="00CE499D" w:rsidP="006B4D7C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6B4D7C">
        <w:rPr>
          <w:rFonts w:ascii="Comic Sans MS" w:hAnsi="Comic Sans MS"/>
          <w:sz w:val="18"/>
          <w:szCs w:val="18"/>
        </w:rPr>
        <w:t>Y canlı atıklarını ve ölü organizmaları ayrıştırır.</w:t>
      </w:r>
    </w:p>
    <w:p w:rsidR="00CE499D" w:rsidRPr="006B4D7C" w:rsidRDefault="00CE499D" w:rsidP="006B4D7C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6B4D7C">
        <w:rPr>
          <w:rFonts w:ascii="Comic Sans MS" w:hAnsi="Comic Sans MS"/>
          <w:sz w:val="18"/>
          <w:szCs w:val="18"/>
        </w:rPr>
        <w:t>Y’nin ortaya çıkardığı kimyasal maddeler X tarafından tekrar kullanılır.</w:t>
      </w:r>
    </w:p>
    <w:p w:rsidR="00CE499D" w:rsidRDefault="00CE499D" w:rsidP="00666DF3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6B4D7C">
        <w:rPr>
          <w:rFonts w:ascii="Comic Sans MS" w:hAnsi="Comic Sans MS"/>
          <w:sz w:val="18"/>
          <w:szCs w:val="18"/>
        </w:rPr>
        <w:t>Y’nin otçul ve etçil canlılar ile etkileşimi yoktur.</w:t>
      </w:r>
    </w:p>
    <w:p w:rsidR="00CE499D" w:rsidRDefault="00CE499D" w:rsidP="00106B0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Pr="00106B0D" w:rsidRDefault="00CE499D" w:rsidP="00106B0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666DF3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7</w:t>
      </w:r>
      <w:r w:rsidRPr="00666DF3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106B0D">
        <w:rPr>
          <w:rFonts w:ascii="Comic Sans MS" w:hAnsi="Comic Sans MS"/>
          <w:b/>
          <w:sz w:val="18"/>
          <w:szCs w:val="18"/>
        </w:rPr>
        <w:t>Aşağıda azot döngüsü ile ilgili verilen bilgilerden hangisi yanlıştır?</w:t>
      </w:r>
    </w:p>
    <w:p w:rsidR="00CE499D" w:rsidRPr="00106B0D" w:rsidRDefault="00CE499D" w:rsidP="00106B0D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06B0D">
        <w:rPr>
          <w:rFonts w:ascii="Comic Sans MS" w:hAnsi="Comic Sans MS"/>
          <w:b/>
          <w:sz w:val="18"/>
          <w:szCs w:val="18"/>
        </w:rPr>
        <w:t>A)</w:t>
      </w:r>
      <w:r w:rsidRPr="00106B0D">
        <w:rPr>
          <w:rFonts w:ascii="Comic Sans MS" w:hAnsi="Comic Sans MS"/>
          <w:sz w:val="18"/>
          <w:szCs w:val="18"/>
        </w:rPr>
        <w:t xml:space="preserve"> Yıldırım, şimşek gibi doğa olayları, toprağa azot bağlanmasında etkilidir. </w:t>
      </w:r>
    </w:p>
    <w:p w:rsidR="00CE499D" w:rsidRPr="00106B0D" w:rsidRDefault="00CE499D" w:rsidP="00106B0D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06B0D">
        <w:rPr>
          <w:rFonts w:ascii="Comic Sans MS" w:hAnsi="Comic Sans MS"/>
          <w:b/>
          <w:sz w:val="18"/>
          <w:szCs w:val="18"/>
        </w:rPr>
        <w:t>B)</w:t>
      </w:r>
      <w:r w:rsidRPr="00106B0D">
        <w:rPr>
          <w:rFonts w:ascii="Comic Sans MS" w:hAnsi="Comic Sans MS"/>
          <w:sz w:val="18"/>
          <w:szCs w:val="18"/>
        </w:rPr>
        <w:t xml:space="preserve"> Baklagillerin köklerinde bulunan bakteriler bitkilerin protein ihtiyacı için gerekli azotu sağlar.</w:t>
      </w:r>
    </w:p>
    <w:p w:rsidR="00CE499D" w:rsidRPr="00106B0D" w:rsidRDefault="00CE499D" w:rsidP="00106B0D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06B0D">
        <w:rPr>
          <w:rFonts w:ascii="Comic Sans MS" w:hAnsi="Comic Sans MS"/>
          <w:b/>
          <w:sz w:val="18"/>
          <w:szCs w:val="18"/>
        </w:rPr>
        <w:t>C)</w:t>
      </w:r>
      <w:r w:rsidRPr="00106B0D">
        <w:rPr>
          <w:rFonts w:ascii="Comic Sans MS" w:hAnsi="Comic Sans MS"/>
          <w:sz w:val="18"/>
          <w:szCs w:val="18"/>
        </w:rPr>
        <w:t xml:space="preserve"> Hayvanların atıklarında azotlu bileşikler vardır. </w:t>
      </w:r>
    </w:p>
    <w:p w:rsidR="00CE499D" w:rsidRDefault="00CE499D" w:rsidP="00900C0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106B0D">
        <w:rPr>
          <w:rFonts w:ascii="Comic Sans MS" w:hAnsi="Comic Sans MS"/>
          <w:b/>
          <w:sz w:val="18"/>
          <w:szCs w:val="18"/>
        </w:rPr>
        <w:t>D)</w:t>
      </w:r>
      <w:r w:rsidRPr="00106B0D">
        <w:rPr>
          <w:rFonts w:ascii="Comic Sans MS" w:hAnsi="Comic Sans MS"/>
          <w:sz w:val="18"/>
          <w:szCs w:val="18"/>
        </w:rPr>
        <w:t xml:space="preserve"> Havada % 48 oranında azot gazı bulunur. </w:t>
      </w: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44" o:spid="_x0000_s1045" type="#_x0000_t75" alt="iterç" style="position:absolute;margin-left:42.2pt;margin-top:.8pt;width:191.25pt;height:73.5pt;z-index:251661824;visibility:visible">
            <v:imagedata r:id="rId25" o:title="" gain="93623f" grayscale="t"/>
            <w10:wrap type="square"/>
          </v:shape>
        </w:pict>
      </w:r>
      <w:r w:rsidRPr="00106B0D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8</w:t>
      </w:r>
      <w:r w:rsidRPr="00106B0D">
        <w:rPr>
          <w:rFonts w:ascii="Comic Sans MS" w:hAnsi="Comic Sans MS"/>
          <w:b/>
          <w:sz w:val="18"/>
          <w:szCs w:val="18"/>
        </w:rPr>
        <w:t>.</w:t>
      </w:r>
      <w:r w:rsidRPr="008F1BBC">
        <w:rPr>
          <w:noProof/>
        </w:rPr>
        <w:t xml:space="preserve"> </w:t>
      </w: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Pr="00C13832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C13832">
        <w:rPr>
          <w:rFonts w:ascii="Comic Sans MS" w:hAnsi="Comic Sans MS"/>
          <w:sz w:val="18"/>
          <w:szCs w:val="18"/>
        </w:rPr>
        <w:t xml:space="preserve">Şekildeki devrelerde elektromıknatıs ile mıknatısların nasıl etkileştikleri ifade edilmiştir. </w:t>
      </w:r>
      <w:r w:rsidRPr="00C13832">
        <w:rPr>
          <w:rFonts w:ascii="Comic Sans MS" w:hAnsi="Comic Sans MS"/>
          <w:b/>
          <w:sz w:val="18"/>
          <w:szCs w:val="18"/>
        </w:rPr>
        <w:t xml:space="preserve">Buna göre </w:t>
      </w:r>
    </w:p>
    <w:p w:rsidR="00CE499D" w:rsidRPr="00C13832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C13832">
        <w:rPr>
          <w:rFonts w:ascii="Comic Sans MS" w:hAnsi="Comic Sans MS"/>
          <w:b/>
          <w:sz w:val="18"/>
          <w:szCs w:val="18"/>
        </w:rPr>
        <w:t>I ve II nolu şekillerde elektromıknatıslara piller sırasıyla nasıl bağlanmalıdır?</w:t>
      </w:r>
    </w:p>
    <w:p w:rsidR="00CE499D" w:rsidRPr="00F366A1" w:rsidRDefault="00CE499D" w:rsidP="001E58BB">
      <w:pPr>
        <w:spacing w:after="0"/>
        <w:rPr>
          <w:rFonts w:ascii="Verdana" w:hAnsi="Verdana"/>
          <w:b/>
          <w:sz w:val="16"/>
          <w:szCs w:val="16"/>
        </w:rPr>
      </w:pPr>
    </w:p>
    <w:p w:rsidR="00CE499D" w:rsidRDefault="00CE499D" w:rsidP="001E58BB">
      <w:pPr>
        <w:ind w:left="180"/>
        <w:rPr>
          <w:rFonts w:ascii="Verdana" w:hAnsi="Verdana"/>
          <w:sz w:val="16"/>
          <w:szCs w:val="16"/>
        </w:rPr>
      </w:pPr>
      <w:r>
        <w:rPr>
          <w:noProof/>
          <w:lang w:eastAsia="tr-TR"/>
        </w:rPr>
        <w:pict>
          <v:shape id="Resim 52" o:spid="_x0000_s1046" type="#_x0000_t75" alt="pilas" style="position:absolute;left:0;text-align:left;margin-left:207.3pt;margin-top:.65pt;width:15.2pt;height:18pt;z-index:-251646464;visibility:visible">
            <v:imagedata r:id="rId26" o:title="" grayscale="t"/>
          </v:shape>
        </w:pict>
      </w:r>
      <w:r>
        <w:rPr>
          <w:noProof/>
          <w:lang w:eastAsia="tr-TR"/>
        </w:rPr>
        <w:pict>
          <v:shape id="Resim 32" o:spid="_x0000_s1047" type="#_x0000_t75" alt="pilasol" style="position:absolute;left:0;text-align:left;margin-left:189.3pt;margin-top:.65pt;width:15.55pt;height:17.4pt;z-index:-251647488;visibility:visible">
            <v:imagedata r:id="rId27" o:title="" grayscale="t"/>
          </v:shape>
        </w:pict>
      </w:r>
      <w:r>
        <w:rPr>
          <w:noProof/>
          <w:lang w:eastAsia="tr-TR"/>
        </w:rPr>
        <w:pict>
          <v:shape id="Resim 50" o:spid="_x0000_s1048" type="#_x0000_t75" alt="pilasol" style="position:absolute;left:0;text-align:left;margin-left:153.3pt;margin-top:.65pt;width:15.55pt;height:17.4pt;z-index:-251648512;visibility:visible">
            <v:imagedata r:id="rId27" o:title=""/>
          </v:shape>
        </w:pict>
      </w:r>
      <w:r>
        <w:rPr>
          <w:noProof/>
          <w:lang w:eastAsia="tr-TR"/>
        </w:rPr>
        <w:pict>
          <v:shape id="Resim 49" o:spid="_x0000_s1049" type="#_x0000_t75" alt="pilasol" style="position:absolute;left:0;text-align:left;margin-left:135.3pt;margin-top:.65pt;width:15.55pt;height:17.4pt;z-index:-251649536;visibility:visible">
            <v:imagedata r:id="rId27" o:title=""/>
          </v:shape>
        </w:pict>
      </w:r>
      <w:r>
        <w:rPr>
          <w:noProof/>
          <w:lang w:eastAsia="tr-TR"/>
        </w:rPr>
        <w:pict>
          <v:shape id="Resim 48" o:spid="_x0000_s1050" type="#_x0000_t75" alt="pilas" style="position:absolute;left:0;text-align:left;margin-left:75.1pt;margin-top:.65pt;width:15.2pt;height:18pt;z-index:-251650560;visibility:visible">
            <v:imagedata r:id="rId26" o:title=""/>
          </v:shape>
        </w:pict>
      </w:r>
      <w:r>
        <w:rPr>
          <w:noProof/>
          <w:lang w:eastAsia="tr-TR"/>
        </w:rPr>
        <w:pict>
          <v:shape id="Resim 46" o:spid="_x0000_s1051" type="#_x0000_t75" alt="pilasol" style="position:absolute;left:0;text-align:left;margin-left:92.75pt;margin-top:1.25pt;width:15.55pt;height:17.4pt;z-index:-251652608;visibility:visible">
            <v:imagedata r:id="rId27" o:title=""/>
          </v:shape>
        </w:pict>
      </w:r>
      <w:r>
        <w:rPr>
          <w:noProof/>
          <w:lang w:eastAsia="tr-TR"/>
        </w:rPr>
        <w:pict>
          <v:shape id="Resim 47" o:spid="_x0000_s1052" type="#_x0000_t75" alt="pilas" style="position:absolute;left:0;text-align:left;margin-left:36.3pt;margin-top:.65pt;width:15.2pt;height:18pt;z-index:-251651584;visibility:visible">
            <v:imagedata r:id="rId26" o:title=""/>
          </v:shape>
        </w:pict>
      </w:r>
      <w:r>
        <w:rPr>
          <w:noProof/>
          <w:lang w:eastAsia="tr-TR"/>
        </w:rPr>
        <w:pict>
          <v:shape id="Resim 45" o:spid="_x0000_s1053" type="#_x0000_t75" alt="pilas" style="position:absolute;left:0;text-align:left;margin-left:18.3pt;margin-top:.65pt;width:15.2pt;height:18pt;z-index:-251653632;visibility:visible">
            <v:imagedata r:id="rId26" o:title=""/>
          </v:shape>
        </w:pict>
      </w:r>
      <w:r>
        <w:rPr>
          <w:rFonts w:ascii="Verdana" w:hAnsi="Verdana"/>
          <w:sz w:val="16"/>
          <w:szCs w:val="16"/>
        </w:rPr>
        <w:t xml:space="preserve">A)                B)                   C)                D) </w:t>
      </w: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308" o:spid="_x0000_s1054" type="#_x0000_t75" alt="enerji2" style="position:absolute;margin-left:131.05pt;margin-top:-5.2pt;width:82.5pt;height:81pt;z-index:-251664896;visibility:visible">
            <v:imagedata r:id="rId28" o:title="" gain="52429f" blacklevel="3277f" grayscale="t"/>
          </v:shape>
        </w:pict>
      </w:r>
      <w:r>
        <w:rPr>
          <w:noProof/>
          <w:lang w:eastAsia="tr-TR"/>
        </w:rPr>
        <w:pict>
          <v:shape id="Resim 309" o:spid="_x0000_s1055" type="#_x0000_t75" alt="enerji" style="position:absolute;margin-left:15.55pt;margin-top:-5.2pt;width:81.75pt;height:80.25pt;z-index:-251665920;visibility:visible">
            <v:imagedata r:id="rId29" o:title="" gain="52429f" blacklevel="3277f" grayscale="t"/>
          </v:shape>
        </w:pict>
      </w:r>
      <w:r>
        <w:rPr>
          <w:rFonts w:ascii="Comic Sans MS" w:hAnsi="Comic Sans MS"/>
          <w:b/>
          <w:sz w:val="18"/>
          <w:szCs w:val="18"/>
        </w:rPr>
        <w:t>19.</w:t>
      </w:r>
    </w:p>
    <w:p w:rsidR="00CE499D" w:rsidRDefault="00CE499D" w:rsidP="00666DF3">
      <w:pPr>
        <w:spacing w:before="80"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ind w:left="180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ind w:left="180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ind w:left="180"/>
        <w:rPr>
          <w:rFonts w:ascii="Comic Sans MS" w:hAnsi="Comic Sans MS"/>
          <w:b/>
          <w:sz w:val="18"/>
          <w:szCs w:val="18"/>
        </w:rPr>
      </w:pPr>
      <w:r w:rsidRPr="00EF3242">
        <w:rPr>
          <w:rFonts w:ascii="Comic Sans MS" w:hAnsi="Comic Sans MS"/>
          <w:b/>
          <w:sz w:val="18"/>
          <w:szCs w:val="18"/>
        </w:rPr>
        <w:t xml:space="preserve"> </w:t>
      </w:r>
    </w:p>
    <w:p w:rsidR="00CE499D" w:rsidRPr="00EF3242" w:rsidRDefault="00CE499D" w:rsidP="00EF3242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>2010 yılı ısınmak için</w:t>
      </w:r>
      <w:r w:rsidRPr="00EF3242">
        <w:rPr>
          <w:rFonts w:ascii="Comic Sans MS" w:hAnsi="Comic Sans MS" w:cs="Tahoma"/>
          <w:sz w:val="18"/>
          <w:szCs w:val="18"/>
        </w:rPr>
        <w:tab/>
        <w:t xml:space="preserve">          2011 yılı ısınmak için</w:t>
      </w:r>
    </w:p>
    <w:p w:rsidR="00CE499D" w:rsidRPr="00EF3242" w:rsidRDefault="00CE499D" w:rsidP="00EF3242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 xml:space="preserve">enerji kullanım grafiği </w:t>
      </w:r>
      <w:r w:rsidRPr="00EF3242">
        <w:rPr>
          <w:rFonts w:ascii="Comic Sans MS" w:hAnsi="Comic Sans MS" w:cs="Tahoma"/>
          <w:sz w:val="18"/>
          <w:szCs w:val="18"/>
        </w:rPr>
        <w:tab/>
        <w:t xml:space="preserve">         enerji kullanım grafiği</w:t>
      </w:r>
    </w:p>
    <w:p w:rsidR="00CE499D" w:rsidRDefault="00CE499D" w:rsidP="00DD6023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 xml:space="preserve">Bir ilimize ait 2010 ve 2011 yılı ısınmak için enerji kullanım grafikleri şekildeki gibidir.  </w:t>
      </w:r>
    </w:p>
    <w:p w:rsidR="00CE499D" w:rsidRPr="00DD6023" w:rsidRDefault="00CE499D" w:rsidP="00DD6023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b/>
          <w:bCs/>
          <w:sz w:val="18"/>
          <w:szCs w:val="18"/>
        </w:rPr>
        <w:t>Bu ilimizde 1 yıl içerisinde aşağıdaki hizmetlerden hangisi vatandaşların kullanımına sunulmuştur?</w:t>
      </w:r>
    </w:p>
    <w:p w:rsidR="00CE499D" w:rsidRPr="00EF3242" w:rsidRDefault="00CE499D" w:rsidP="00EF3242">
      <w:pPr>
        <w:numPr>
          <w:ilvl w:val="0"/>
          <w:numId w:val="4"/>
        </w:num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>Nükleer santral kurulmuştur.</w:t>
      </w:r>
    </w:p>
    <w:p w:rsidR="00CE499D" w:rsidRPr="00EF3242" w:rsidRDefault="00CE499D" w:rsidP="00EF3242">
      <w:pPr>
        <w:numPr>
          <w:ilvl w:val="0"/>
          <w:numId w:val="4"/>
        </w:num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>Rüzgar santralleri hizmete başlamıştır.</w:t>
      </w:r>
    </w:p>
    <w:p w:rsidR="00CE499D" w:rsidRPr="00EF3242" w:rsidRDefault="00CE499D" w:rsidP="00EF3242">
      <w:pPr>
        <w:numPr>
          <w:ilvl w:val="0"/>
          <w:numId w:val="4"/>
        </w:num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>Evlerin çatısına güneş panelleri yerleştirilmiştir.</w:t>
      </w:r>
    </w:p>
    <w:p w:rsidR="00CE499D" w:rsidRPr="00EF3242" w:rsidRDefault="00CE499D" w:rsidP="00EF3242">
      <w:pPr>
        <w:numPr>
          <w:ilvl w:val="0"/>
          <w:numId w:val="4"/>
        </w:num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F3242">
        <w:rPr>
          <w:rFonts w:ascii="Comic Sans MS" w:hAnsi="Comic Sans MS" w:cs="Tahoma"/>
          <w:sz w:val="18"/>
          <w:szCs w:val="18"/>
        </w:rPr>
        <w:t>Sıcak su kaynakları ile evler arasına boru hattı döşenmiştir.</w:t>
      </w: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76" o:spid="_x0000_s1056" type="#_x0000_t75" alt="gd" style="position:absolute;margin-left:37.3pt;margin-top:.85pt;width:162pt;height:87pt;z-index:-251663872;visibility:visible">
            <v:imagedata r:id="rId30" o:title="" gain="58982f" blacklevel="3277f" grayscale="t"/>
          </v:shape>
        </w:pict>
      </w:r>
    </w:p>
    <w:p w:rsidR="00CE499D" w:rsidRPr="003D64E2" w:rsidRDefault="00CE499D" w:rsidP="006A4EF6">
      <w:pPr>
        <w:ind w:left="180"/>
        <w:rPr>
          <w:rFonts w:ascii="Tahoma" w:hAnsi="Tahoma" w:cs="Tahoma"/>
          <w:b/>
          <w:bCs/>
        </w:rPr>
      </w:pPr>
      <w:r>
        <w:rPr>
          <w:rFonts w:ascii="Comic Sans MS" w:hAnsi="Comic Sans MS"/>
          <w:b/>
          <w:sz w:val="18"/>
          <w:szCs w:val="18"/>
        </w:rPr>
        <w:t>20.</w:t>
      </w:r>
      <w:r w:rsidRPr="006A4EF6">
        <w:rPr>
          <w:b/>
        </w:rPr>
        <w:t xml:space="preserve"> </w:t>
      </w:r>
    </w:p>
    <w:p w:rsidR="00CE499D" w:rsidRPr="003D64E2" w:rsidRDefault="00CE499D" w:rsidP="006A4EF6">
      <w:pPr>
        <w:ind w:left="180"/>
        <w:rPr>
          <w:rFonts w:ascii="Tahoma" w:hAnsi="Tahoma" w:cs="Tahoma"/>
        </w:rPr>
      </w:pPr>
    </w:p>
    <w:p w:rsidR="00CE499D" w:rsidRPr="003D64E2" w:rsidRDefault="00CE499D" w:rsidP="006A4EF6">
      <w:pPr>
        <w:ind w:left="180"/>
        <w:rPr>
          <w:rFonts w:ascii="Tahoma" w:hAnsi="Tahoma" w:cs="Tahoma"/>
        </w:rPr>
      </w:pPr>
    </w:p>
    <w:p w:rsidR="00CE499D" w:rsidRPr="006A4EF6" w:rsidRDefault="00CE499D" w:rsidP="006A4EF6">
      <w:p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6A4EF6">
        <w:rPr>
          <w:rFonts w:ascii="Comic Sans MS" w:hAnsi="Comic Sans MS" w:cs="Tahoma"/>
          <w:sz w:val="18"/>
          <w:szCs w:val="18"/>
        </w:rPr>
        <w:t xml:space="preserve">Okullarına şekildeki gibi kovalar alan Fatih öğretmen, kovaların üstüne kâğıt, plastik ve cam yazıyor. Fatih öğretmen kovaların üzerine birde logo yapıştırmak istiyor. </w:t>
      </w:r>
    </w:p>
    <w:p w:rsidR="00CE499D" w:rsidRPr="006A4EF6" w:rsidRDefault="00CE499D" w:rsidP="006A4EF6">
      <w:pPr>
        <w:spacing w:before="120" w:after="0" w:line="240" w:lineRule="auto"/>
        <w:ind w:left="181"/>
        <w:rPr>
          <w:rFonts w:ascii="Comic Sans MS" w:hAnsi="Comic Sans MS" w:cs="Tahoma"/>
          <w:b/>
          <w:bCs/>
          <w:sz w:val="18"/>
          <w:szCs w:val="18"/>
        </w:rPr>
      </w:pPr>
      <w:r w:rsidRPr="006A4EF6">
        <w:rPr>
          <w:rFonts w:ascii="Comic Sans MS" w:hAnsi="Comic Sans MS" w:cs="Tahoma"/>
          <w:b/>
          <w:bCs/>
          <w:sz w:val="18"/>
          <w:szCs w:val="18"/>
        </w:rPr>
        <w:t>Aşağıdaki logolardan hangisinin seçilmesi gerekir?</w:t>
      </w:r>
    </w:p>
    <w:p w:rsidR="00CE499D" w:rsidRPr="006A4EF6" w:rsidRDefault="00CE499D" w:rsidP="006A4EF6">
      <w:pPr>
        <w:spacing w:before="120" w:after="0" w:line="240" w:lineRule="auto"/>
        <w:ind w:left="181"/>
        <w:rPr>
          <w:rFonts w:ascii="Comic Sans MS" w:hAnsi="Comic Sans MS" w:cs="Tahoma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77" o:spid="_x0000_s1057" type="#_x0000_t75" alt="nük" style="position:absolute;left:0;text-align:left;margin-left:165.9pt;margin-top:10.75pt;width:62.95pt;height:53.75pt;z-index:-251662848;visibility:visible">
            <v:imagedata r:id="rId31" o:title="" grayscale="t"/>
          </v:shape>
        </w:pict>
      </w:r>
      <w:r>
        <w:rPr>
          <w:noProof/>
          <w:lang w:eastAsia="tr-TR"/>
        </w:rPr>
        <w:pict>
          <v:shape id="Resim 79" o:spid="_x0000_s1058" type="#_x0000_t75" alt="green-recycle-symbol-hi" style="position:absolute;left:0;text-align:left;margin-left:21.9pt;margin-top:10.9pt;width:61.8pt;height:53.6pt;z-index:-251660800;visibility:visible">
            <v:imagedata r:id="rId32" o:title="" grayscale="t"/>
          </v:shape>
        </w:pict>
      </w:r>
    </w:p>
    <w:p w:rsidR="00CE499D" w:rsidRPr="006A4EF6" w:rsidRDefault="00CE499D" w:rsidP="006A4EF6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  <w:r w:rsidRPr="006A4EF6">
        <w:rPr>
          <w:rFonts w:ascii="Comic Sans MS" w:hAnsi="Comic Sans MS" w:cs="Tahoma"/>
          <w:sz w:val="18"/>
          <w:szCs w:val="18"/>
        </w:rPr>
        <w:t xml:space="preserve">A)                                          B) </w:t>
      </w:r>
    </w:p>
    <w:p w:rsidR="00CE499D" w:rsidRDefault="00CE499D" w:rsidP="006A4EF6">
      <w:pPr>
        <w:spacing w:after="0" w:line="240" w:lineRule="auto"/>
        <w:rPr>
          <w:rFonts w:ascii="Comic Sans MS" w:hAnsi="Comic Sans MS" w:cs="Tahoma"/>
          <w:sz w:val="18"/>
          <w:szCs w:val="18"/>
        </w:rPr>
      </w:pPr>
    </w:p>
    <w:p w:rsidR="00CE499D" w:rsidRDefault="00CE499D" w:rsidP="006A4EF6">
      <w:pPr>
        <w:spacing w:after="0" w:line="240" w:lineRule="auto"/>
        <w:rPr>
          <w:rFonts w:ascii="Comic Sans MS" w:hAnsi="Comic Sans MS" w:cs="Tahoma"/>
          <w:sz w:val="18"/>
          <w:szCs w:val="18"/>
        </w:rPr>
      </w:pPr>
    </w:p>
    <w:p w:rsidR="00CE499D" w:rsidRPr="006A4EF6" w:rsidRDefault="00CE499D" w:rsidP="006A4EF6">
      <w:pPr>
        <w:spacing w:after="0" w:line="240" w:lineRule="auto"/>
        <w:rPr>
          <w:rFonts w:ascii="Comic Sans MS" w:hAnsi="Comic Sans MS" w:cs="Tahoma"/>
          <w:sz w:val="18"/>
          <w:szCs w:val="18"/>
        </w:rPr>
      </w:pPr>
    </w:p>
    <w:p w:rsidR="00CE499D" w:rsidRPr="006A4EF6" w:rsidRDefault="00CE499D" w:rsidP="006A4EF6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  <w:r>
        <w:rPr>
          <w:noProof/>
          <w:lang w:eastAsia="tr-TR"/>
        </w:rPr>
        <w:pict>
          <v:shape id="Resim 80" o:spid="_x0000_s1059" type="#_x0000_t75" alt="Untitled-15" style="position:absolute;left:0;text-align:left;margin-left:165.9pt;margin-top:0;width:71.3pt;height:49.5pt;z-index:-251659776;visibility:visible">
            <v:imagedata r:id="rId33" o:title="" grayscale="t"/>
          </v:shape>
        </w:pict>
      </w:r>
      <w:r>
        <w:rPr>
          <w:noProof/>
          <w:lang w:eastAsia="tr-TR"/>
        </w:rPr>
        <w:pict>
          <v:shape id="Resim 78" o:spid="_x0000_s1060" type="#_x0000_t75" alt="danger" style="position:absolute;left:0;text-align:left;margin-left:21.55pt;margin-top:0;width:68.6pt;height:52.7pt;z-index:-251661824;visibility:visible">
            <v:imagedata r:id="rId34" o:title="" grayscale="t"/>
          </v:shape>
        </w:pict>
      </w:r>
      <w:r w:rsidRPr="006A4EF6">
        <w:rPr>
          <w:rFonts w:ascii="Comic Sans MS" w:hAnsi="Comic Sans MS" w:cs="Tahoma"/>
          <w:sz w:val="18"/>
          <w:szCs w:val="18"/>
        </w:rPr>
        <w:t xml:space="preserve">C)                                          D) </w:t>
      </w:r>
    </w:p>
    <w:p w:rsidR="00CE499D" w:rsidRPr="006A4EF6" w:rsidRDefault="00CE499D" w:rsidP="006A4EF6">
      <w:pPr>
        <w:spacing w:after="0" w:line="240" w:lineRule="auto"/>
        <w:ind w:left="180"/>
        <w:rPr>
          <w:rFonts w:ascii="Comic Sans MS" w:hAnsi="Comic Sans MS" w:cs="Tahoma"/>
          <w:sz w:val="18"/>
          <w:szCs w:val="18"/>
        </w:rPr>
      </w:pPr>
    </w:p>
    <w:p w:rsidR="00CE499D" w:rsidRPr="003D64E2" w:rsidRDefault="00CE499D" w:rsidP="006A4EF6">
      <w:pPr>
        <w:spacing w:after="0"/>
        <w:ind w:left="180"/>
        <w:rPr>
          <w:rFonts w:ascii="Tahoma" w:hAnsi="Tahoma" w:cs="Tahoma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21.</w:t>
      </w: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307" o:spid="_x0000_s1061" type="#_x0000_t75" style="position:absolute;margin-left:6.55pt;margin-top:3.4pt;width:242.25pt;height:210.75pt;z-index:-251645440;visibility:visible">
            <v:imagedata r:id="rId35" o:title="" gain="52429f" blacklevel="3277f"/>
          </v:shape>
        </w:pict>
      </w: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30" o:spid="_x0000_s1062" type="#_x0000_t75" alt="motor" style="position:absolute;margin-left:23.5pt;margin-top:-1.45pt;width:236.85pt;height:107.25pt;z-index:-251658752;visibility:visible">
            <v:imagedata r:id="rId36" o:title="" gain="52429f" blacklevel="3277f" grayscale="t"/>
          </v:shape>
        </w:pict>
      </w:r>
      <w:r>
        <w:rPr>
          <w:rFonts w:ascii="Comic Sans MS" w:hAnsi="Comic Sans MS"/>
          <w:b/>
          <w:sz w:val="18"/>
          <w:szCs w:val="18"/>
        </w:rPr>
        <w:t xml:space="preserve">22. </w:t>
      </w: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EF3242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Pr="001F6BDD" w:rsidRDefault="00CE499D" w:rsidP="001F6BDD">
      <w:pPr>
        <w:spacing w:after="0" w:line="240" w:lineRule="auto"/>
        <w:ind w:left="180"/>
        <w:rPr>
          <w:rFonts w:ascii="Comic Sans MS" w:hAnsi="Comic Sans MS"/>
          <w:sz w:val="18"/>
          <w:szCs w:val="18"/>
        </w:rPr>
      </w:pPr>
      <w:r w:rsidRPr="001F6BDD">
        <w:rPr>
          <w:rFonts w:ascii="Comic Sans MS" w:hAnsi="Comic Sans MS"/>
          <w:sz w:val="18"/>
          <w:szCs w:val="18"/>
        </w:rPr>
        <w:t xml:space="preserve">Çalıştığı akım değeri 5A olan basit elektrik motoru ve sigortanın bağlı olduğu devreden </w:t>
      </w:r>
      <w:r w:rsidRPr="001F6BDD">
        <w:rPr>
          <w:rFonts w:ascii="Comic Sans MS" w:hAnsi="Comic Sans MS"/>
          <w:sz w:val="18"/>
          <w:szCs w:val="18"/>
          <w:u w:val="single"/>
        </w:rPr>
        <w:t>5A’lik akım geçmesine rağmen motorun çalışmadığı</w:t>
      </w:r>
      <w:r w:rsidRPr="001F6BDD">
        <w:rPr>
          <w:rFonts w:ascii="Comic Sans MS" w:hAnsi="Comic Sans MS"/>
          <w:sz w:val="18"/>
          <w:szCs w:val="18"/>
        </w:rPr>
        <w:t xml:space="preserve"> gözlemleniyor.</w:t>
      </w:r>
    </w:p>
    <w:p w:rsidR="00CE499D" w:rsidRPr="001F6BDD" w:rsidRDefault="00CE499D" w:rsidP="001F6BDD">
      <w:pPr>
        <w:spacing w:after="0" w:line="240" w:lineRule="auto"/>
        <w:ind w:left="180"/>
        <w:rPr>
          <w:rFonts w:ascii="Comic Sans MS" w:hAnsi="Comic Sans MS"/>
          <w:b/>
          <w:bCs/>
          <w:sz w:val="18"/>
          <w:szCs w:val="18"/>
        </w:rPr>
      </w:pPr>
      <w:r w:rsidRPr="001F6BDD">
        <w:rPr>
          <w:rFonts w:ascii="Comic Sans MS" w:hAnsi="Comic Sans MS"/>
          <w:b/>
          <w:bCs/>
          <w:sz w:val="18"/>
          <w:szCs w:val="18"/>
        </w:rPr>
        <w:t>Bu devrede motorun çalışması için aşağıdaki değişikliklerden hangisi yapılmalıdır?</w:t>
      </w:r>
    </w:p>
    <w:p w:rsidR="00CE499D" w:rsidRPr="001F6BDD" w:rsidRDefault="00CE499D" w:rsidP="001F6BDD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1F6BDD">
        <w:rPr>
          <w:rFonts w:ascii="Comic Sans MS" w:hAnsi="Comic Sans MS"/>
          <w:sz w:val="18"/>
          <w:szCs w:val="18"/>
        </w:rPr>
        <w:t>Pil sayısı artırılmalıdır.</w:t>
      </w:r>
    </w:p>
    <w:p w:rsidR="00CE499D" w:rsidRPr="001F6BDD" w:rsidRDefault="00CE499D" w:rsidP="001F6BDD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1F6BDD">
        <w:rPr>
          <w:rFonts w:ascii="Comic Sans MS" w:hAnsi="Comic Sans MS"/>
          <w:sz w:val="18"/>
          <w:szCs w:val="18"/>
        </w:rPr>
        <w:t>Bobindeki sarım sayısı azaltılmalıdır.</w:t>
      </w:r>
    </w:p>
    <w:p w:rsidR="00CE499D" w:rsidRPr="001F6BDD" w:rsidRDefault="00CE499D" w:rsidP="001F6BDD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1F6BDD">
        <w:rPr>
          <w:rFonts w:ascii="Comic Sans MS" w:hAnsi="Comic Sans MS"/>
          <w:sz w:val="18"/>
          <w:szCs w:val="18"/>
        </w:rPr>
        <w:t>Sigorta akım değeri 6A olan sigorta ile değiştirilmelidir.</w:t>
      </w:r>
    </w:p>
    <w:p w:rsidR="00CE499D" w:rsidRPr="001F6BDD" w:rsidRDefault="00CE499D" w:rsidP="001F6BDD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1F6BDD">
        <w:rPr>
          <w:rFonts w:ascii="Comic Sans MS" w:hAnsi="Comic Sans MS"/>
          <w:sz w:val="18"/>
          <w:szCs w:val="18"/>
        </w:rPr>
        <w:t>Sigorta akım değeri 5A’den küçük başka bir sigorta ile değiştirilmelidir.</w:t>
      </w:r>
    </w:p>
    <w:p w:rsidR="00CE499D" w:rsidRDefault="00CE499D" w:rsidP="001F6BD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1F6BDD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Resim 82" o:spid="_x0000_s1063" type="#_x0000_t75" style="position:absolute;margin-left:117.25pt;margin-top:7.6pt;width:139.5pt;height:124.5pt;z-index:-251639296;visibility:visible" wrapcoords="-116 0 -116 21470 21600 21470 21600 0 -116 0">
            <v:imagedata r:id="rId37" o:title=""/>
            <w10:wrap type="tight"/>
          </v:shape>
        </w:pict>
      </w:r>
      <w:r>
        <w:rPr>
          <w:rFonts w:ascii="Comic Sans MS" w:hAnsi="Comic Sans MS"/>
          <w:b/>
          <w:sz w:val="18"/>
          <w:szCs w:val="18"/>
        </w:rPr>
        <w:t>23.</w:t>
      </w:r>
      <w:r w:rsidRPr="00C27D8B">
        <w:rPr>
          <w:noProof/>
          <w:lang w:eastAsia="tr-TR"/>
        </w:rPr>
        <w:t xml:space="preserve"> </w:t>
      </w:r>
    </w:p>
    <w:p w:rsidR="00CE499D" w:rsidRPr="00E66464" w:rsidRDefault="00CE499D" w:rsidP="00E66464">
      <w:pPr>
        <w:spacing w:after="0" w:line="240" w:lineRule="auto"/>
        <w:rPr>
          <w:noProof/>
          <w:lang w:eastAsia="tr-TR"/>
        </w:rPr>
      </w:pPr>
      <w:r w:rsidRPr="00E66464">
        <w:rPr>
          <w:noProof/>
          <w:lang w:eastAsia="tr-TR"/>
        </w:rPr>
        <w:t>Özdeş X, Y ve Z çiçekleri ışık türünün fotosentez hızına etkisini gözlemlemek amacıyla sırası ile beyaz, yeşil ve kırmızı ışık altında aynı ortamda yeterli süre bekletiliyor.</w:t>
      </w:r>
    </w:p>
    <w:p w:rsidR="00CE499D" w:rsidRPr="00E66464" w:rsidRDefault="00CE499D" w:rsidP="00E66464">
      <w:pPr>
        <w:spacing w:after="0" w:line="240" w:lineRule="auto"/>
        <w:rPr>
          <w:b/>
          <w:bCs/>
          <w:noProof/>
          <w:lang w:eastAsia="tr-TR"/>
        </w:rPr>
      </w:pPr>
    </w:p>
    <w:p w:rsidR="00CE499D" w:rsidRDefault="00CE499D" w:rsidP="00E66464">
      <w:pPr>
        <w:spacing w:after="0" w:line="240" w:lineRule="auto"/>
        <w:rPr>
          <w:b/>
          <w:bCs/>
          <w:noProof/>
          <w:lang w:eastAsia="tr-TR"/>
        </w:rPr>
      </w:pPr>
      <w:r w:rsidRPr="00E66464">
        <w:rPr>
          <w:b/>
          <w:bCs/>
          <w:noProof/>
          <w:lang w:eastAsia="tr-TR"/>
        </w:rPr>
        <w:t>X, Y ve Z çiçeklerinin ürettikleri oksijen ve besin miktarları arasındaki ilişki aşağıdakilerden hangisindeki gibi olur?</w:t>
      </w:r>
    </w:p>
    <w:p w:rsidR="00CE499D" w:rsidRDefault="00CE499D" w:rsidP="00E66464">
      <w:pPr>
        <w:spacing w:after="0" w:line="240" w:lineRule="auto"/>
        <w:ind w:right="-397"/>
        <w:rPr>
          <w:rFonts w:ascii="Arial" w:eastAsia="TahomaOOEnc" w:hAnsi="Arial" w:cs="Arial"/>
          <w:sz w:val="20"/>
          <w:szCs w:val="20"/>
        </w:rPr>
      </w:pPr>
    </w:p>
    <w:p w:rsidR="00CE499D" w:rsidRPr="00F24A3D" w:rsidRDefault="00CE499D" w:rsidP="00E66464">
      <w:pPr>
        <w:spacing w:after="0" w:line="240" w:lineRule="auto"/>
        <w:ind w:right="-397"/>
        <w:rPr>
          <w:rFonts w:ascii="Arial" w:eastAsia="TahomaOOEnc" w:hAnsi="Arial" w:cs="Arial"/>
          <w:sz w:val="20"/>
          <w:szCs w:val="20"/>
        </w:rPr>
      </w:pPr>
      <w:r w:rsidRPr="00F24A3D">
        <w:rPr>
          <w:rFonts w:ascii="Arial" w:eastAsia="TahomaOOEnc" w:hAnsi="Arial" w:cs="Arial"/>
          <w:sz w:val="20"/>
          <w:szCs w:val="20"/>
        </w:rPr>
        <w:t xml:space="preserve">A) X &gt; Z &gt; Y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  <w:t xml:space="preserve">B) Z &gt; Y &gt; X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</w:r>
    </w:p>
    <w:p w:rsidR="00CE499D" w:rsidRPr="00F24A3D" w:rsidRDefault="00CE499D" w:rsidP="00E66464">
      <w:pPr>
        <w:spacing w:after="0" w:line="240" w:lineRule="auto"/>
        <w:ind w:right="-397"/>
        <w:rPr>
          <w:rFonts w:ascii="Arial" w:eastAsia="TahomaOOEnc" w:hAnsi="Arial" w:cs="Arial"/>
          <w:sz w:val="20"/>
          <w:szCs w:val="20"/>
        </w:rPr>
      </w:pPr>
      <w:r w:rsidRPr="00F24A3D">
        <w:rPr>
          <w:rFonts w:ascii="Arial" w:eastAsia="TahomaOOEnc" w:hAnsi="Arial" w:cs="Arial"/>
          <w:sz w:val="20"/>
          <w:szCs w:val="20"/>
        </w:rPr>
        <w:t xml:space="preserve">C) Z &gt; X &gt; Y  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  <w:t>D) Y &gt; X &gt; Z</w:t>
      </w:r>
    </w:p>
    <w:p w:rsidR="00CE499D" w:rsidRDefault="00CE499D" w:rsidP="00B14802">
      <w:pPr>
        <w:spacing w:after="0" w:line="240" w:lineRule="auto"/>
        <w:rPr>
          <w:b/>
          <w:bCs/>
          <w:noProof/>
          <w:lang w:eastAsia="tr-TR"/>
        </w:rPr>
      </w:pPr>
    </w:p>
    <w:p w:rsidR="00CE499D" w:rsidRPr="00E66464" w:rsidRDefault="00CE499D" w:rsidP="00B1480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Resim 303" o:spid="_x0000_s1064" type="#_x0000_t75" alt="indüksiyon" style="position:absolute;margin-left:131.5pt;margin-top:9.45pt;width:133.5pt;height:89.25pt;z-index:-251657728;visibility:visible" wrapcoords="-121 0 -121 21418 21600 21418 21600 0 -121 0">
            <v:imagedata r:id="rId38" o:title="" grayscale="t"/>
            <w10:wrap type="tight"/>
          </v:shape>
        </w:pict>
      </w:r>
      <w:r w:rsidRPr="00BF266C">
        <w:rPr>
          <w:b/>
          <w:noProof/>
          <w:lang w:eastAsia="tr-TR"/>
        </w:rPr>
        <w:t>2</w:t>
      </w:r>
      <w:r>
        <w:rPr>
          <w:b/>
          <w:noProof/>
          <w:lang w:eastAsia="tr-TR"/>
        </w:rPr>
        <w:t>4</w:t>
      </w:r>
      <w:r w:rsidRPr="00B1480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. </w:t>
      </w:r>
      <w:r w:rsidRPr="00B14802">
        <w:rPr>
          <w:rFonts w:ascii="Comic Sans MS" w:hAnsi="Comic Sans MS" w:cs="Tahoma"/>
          <w:sz w:val="18"/>
          <w:szCs w:val="18"/>
        </w:rPr>
        <w:t>Mıknatısı durmakta olan bobin içinde hareket ettiren Emre miliampermetrenin ibresindeki oynamayı görünce devrede    akım oluştuğunu anlıyor.</w:t>
      </w:r>
    </w:p>
    <w:p w:rsidR="00CE499D" w:rsidRDefault="00CE499D" w:rsidP="00B14802">
      <w:pPr>
        <w:spacing w:after="0" w:line="240" w:lineRule="auto"/>
        <w:ind w:left="180"/>
        <w:rPr>
          <w:rFonts w:ascii="Comic Sans MS" w:hAnsi="Comic Sans MS" w:cs="Tahoma"/>
          <w:b/>
          <w:bCs/>
          <w:sz w:val="18"/>
          <w:szCs w:val="18"/>
        </w:rPr>
      </w:pPr>
      <w:r w:rsidRPr="00B14802">
        <w:rPr>
          <w:rFonts w:ascii="Comic Sans MS" w:hAnsi="Comic Sans MS" w:cs="Tahoma"/>
          <w:b/>
          <w:bCs/>
          <w:sz w:val="18"/>
          <w:szCs w:val="18"/>
        </w:rPr>
        <w:t xml:space="preserve">Devreden geçen akım miktarını artırmak isteyen Emre aşağıdakilerden hangisini </w:t>
      </w:r>
      <w:r w:rsidRPr="00B14802">
        <w:rPr>
          <w:rFonts w:ascii="Comic Sans MS" w:hAnsi="Comic Sans MS" w:cs="Tahoma"/>
          <w:b/>
          <w:bCs/>
          <w:sz w:val="18"/>
          <w:szCs w:val="18"/>
          <w:u w:val="single"/>
        </w:rPr>
        <w:t>yapmamalıdır</w:t>
      </w:r>
      <w:r w:rsidRPr="00B14802">
        <w:rPr>
          <w:rFonts w:ascii="Comic Sans MS" w:hAnsi="Comic Sans MS" w:cs="Tahoma"/>
          <w:b/>
          <w:bCs/>
          <w:sz w:val="18"/>
          <w:szCs w:val="18"/>
        </w:rPr>
        <w:t>?</w:t>
      </w:r>
    </w:p>
    <w:p w:rsidR="00CE499D" w:rsidRPr="00B14802" w:rsidRDefault="00CE499D" w:rsidP="00B14802">
      <w:pPr>
        <w:spacing w:after="0" w:line="240" w:lineRule="auto"/>
        <w:ind w:left="180"/>
        <w:rPr>
          <w:rFonts w:ascii="Comic Sans MS" w:hAnsi="Comic Sans MS" w:cs="Tahoma"/>
          <w:b/>
          <w:bCs/>
          <w:sz w:val="18"/>
          <w:szCs w:val="18"/>
        </w:rPr>
      </w:pPr>
    </w:p>
    <w:p w:rsidR="00CE499D" w:rsidRPr="00B14802" w:rsidRDefault="00CE499D" w:rsidP="00B14802">
      <w:pPr>
        <w:numPr>
          <w:ilvl w:val="0"/>
          <w:numId w:val="6"/>
        </w:num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B14802">
        <w:rPr>
          <w:rFonts w:ascii="Comic Sans MS" w:hAnsi="Comic Sans MS" w:cs="Tahoma"/>
          <w:sz w:val="18"/>
          <w:szCs w:val="18"/>
        </w:rPr>
        <w:t>Daha büyük bir mıknatıs kullanmalıdır.</w:t>
      </w:r>
    </w:p>
    <w:p w:rsidR="00CE499D" w:rsidRPr="00B14802" w:rsidRDefault="00CE499D" w:rsidP="00B14802">
      <w:pPr>
        <w:numPr>
          <w:ilvl w:val="0"/>
          <w:numId w:val="6"/>
        </w:num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B14802">
        <w:rPr>
          <w:rFonts w:ascii="Comic Sans MS" w:hAnsi="Comic Sans MS" w:cs="Tahoma"/>
          <w:sz w:val="18"/>
          <w:szCs w:val="18"/>
        </w:rPr>
        <w:t>Mıknatısı ve bobini aynı yönde aynı hızda hareket ettirmelidir.</w:t>
      </w:r>
    </w:p>
    <w:p w:rsidR="00CE499D" w:rsidRPr="004A7389" w:rsidRDefault="00CE499D" w:rsidP="00B14802">
      <w:pPr>
        <w:numPr>
          <w:ilvl w:val="0"/>
          <w:numId w:val="6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B14802">
        <w:rPr>
          <w:rFonts w:ascii="Comic Sans MS" w:hAnsi="Comic Sans MS" w:cs="Tahoma"/>
          <w:sz w:val="18"/>
          <w:szCs w:val="18"/>
        </w:rPr>
        <w:t>Bobindeki sarım sayısını artırmalıdır</w:t>
      </w:r>
      <w:r w:rsidRPr="004A7389">
        <w:rPr>
          <w:rFonts w:ascii="Tahoma" w:hAnsi="Tahoma" w:cs="Tahoma"/>
          <w:sz w:val="20"/>
          <w:szCs w:val="20"/>
        </w:rPr>
        <w:t>.</w:t>
      </w:r>
    </w:p>
    <w:p w:rsidR="00CE499D" w:rsidRPr="004A7389" w:rsidRDefault="00CE499D" w:rsidP="00B14802">
      <w:pPr>
        <w:numPr>
          <w:ilvl w:val="0"/>
          <w:numId w:val="6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4A7389">
        <w:rPr>
          <w:rFonts w:ascii="Tahoma" w:hAnsi="Tahoma" w:cs="Tahoma"/>
          <w:sz w:val="20"/>
          <w:szCs w:val="20"/>
        </w:rPr>
        <w:t>Mıknatısı daha hızlı hareket ettirmelidir.</w:t>
      </w:r>
    </w:p>
    <w:p w:rsidR="00CE499D" w:rsidRDefault="00CE499D" w:rsidP="001F6BD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1F6BD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25.</w:t>
      </w:r>
    </w:p>
    <w:p w:rsidR="00CE499D" w:rsidRPr="001E58BB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1E58BB">
        <w:rPr>
          <w:rFonts w:ascii="Comic Sans MS" w:hAnsi="Comic Sans MS"/>
          <w:b/>
          <w:sz w:val="18"/>
          <w:szCs w:val="18"/>
        </w:rPr>
        <w:t>Çarşanba günü 3 saat,Perşenbe günü 3 saat,</w:t>
      </w:r>
    </w:p>
    <w:p w:rsidR="00CE499D" w:rsidRPr="001E58BB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1E58BB">
        <w:rPr>
          <w:rFonts w:ascii="Comic Sans MS" w:hAnsi="Comic Sans MS"/>
          <w:b/>
          <w:sz w:val="18"/>
          <w:szCs w:val="18"/>
        </w:rPr>
        <w:t>Cuma günü 4 saat çalışan  1800 watt gücündeki bir makine kaç kW-h lik elektrik enerjisi tüketmiş olur?</w:t>
      </w:r>
    </w:p>
    <w:p w:rsidR="00CE499D" w:rsidRPr="001E58BB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A)6       </w:t>
      </w:r>
      <w:r w:rsidRPr="001E58BB">
        <w:rPr>
          <w:rFonts w:ascii="Comic Sans MS" w:hAnsi="Comic Sans MS"/>
          <w:b/>
          <w:sz w:val="18"/>
          <w:szCs w:val="18"/>
        </w:rPr>
        <w:t xml:space="preserve"> B) 18    </w:t>
      </w:r>
      <w:r>
        <w:rPr>
          <w:rFonts w:ascii="Comic Sans MS" w:hAnsi="Comic Sans MS"/>
          <w:b/>
          <w:sz w:val="18"/>
          <w:szCs w:val="18"/>
        </w:rPr>
        <w:t xml:space="preserve">    C)  24       </w:t>
      </w:r>
      <w:r w:rsidRPr="001E58BB">
        <w:rPr>
          <w:rFonts w:ascii="Comic Sans MS" w:hAnsi="Comic Sans MS"/>
          <w:b/>
          <w:sz w:val="18"/>
          <w:szCs w:val="18"/>
        </w:rPr>
        <w:t>D) 36</w:t>
      </w:r>
    </w:p>
    <w:p w:rsidR="00CE499D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Default="00CE499D" w:rsidP="001E58B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CE499D" w:rsidRPr="00BF266C" w:rsidRDefault="00CE499D" w:rsidP="001F6BDD">
      <w:pPr>
        <w:spacing w:after="0" w:line="240" w:lineRule="auto"/>
        <w:rPr>
          <w:rFonts w:ascii="Comic Sans MS" w:hAnsi="Comic Sans MS"/>
          <w:b/>
          <w:sz w:val="18"/>
          <w:szCs w:val="18"/>
        </w:rPr>
        <w:sectPr w:rsidR="00CE499D" w:rsidRPr="00BF266C" w:rsidSect="00C6451A">
          <w:type w:val="continuous"/>
          <w:pgSz w:w="11906" w:h="16838"/>
          <w:pgMar w:top="284" w:right="567" w:bottom="284" w:left="454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>NOT:Her soru 4 puandır       BAŞARILAR…</w:t>
      </w:r>
    </w:p>
    <w:p w:rsidR="00CE499D" w:rsidRPr="00446437" w:rsidRDefault="00CE499D" w:rsidP="001E58BB">
      <w:pPr>
        <w:spacing w:after="0"/>
        <w:rPr>
          <w:rFonts w:ascii="Comic Sans MS" w:hAnsi="Comic Sans MS"/>
          <w:b/>
          <w:sz w:val="18"/>
          <w:szCs w:val="18"/>
        </w:rPr>
      </w:pPr>
    </w:p>
    <w:sectPr w:rsidR="00CE499D" w:rsidRPr="00446437" w:rsidSect="00050869">
      <w:pgSz w:w="11906" w:h="16838"/>
      <w:pgMar w:top="284" w:right="567" w:bottom="284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OOEnc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E3546"/>
    <w:multiLevelType w:val="hybridMultilevel"/>
    <w:tmpl w:val="6980E564"/>
    <w:lvl w:ilvl="0" w:tplc="79B8FF6E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2C3B0E2F"/>
    <w:multiLevelType w:val="hybridMultilevel"/>
    <w:tmpl w:val="0B1219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3F6E1D25"/>
    <w:multiLevelType w:val="hybridMultilevel"/>
    <w:tmpl w:val="77EC3936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55961B27"/>
    <w:multiLevelType w:val="hybridMultilevel"/>
    <w:tmpl w:val="8168E536"/>
    <w:lvl w:ilvl="0" w:tplc="DEA4B8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2C4B61"/>
    <w:multiLevelType w:val="hybridMultilevel"/>
    <w:tmpl w:val="498A9DB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671E334C"/>
    <w:multiLevelType w:val="hybridMultilevel"/>
    <w:tmpl w:val="81783DBC"/>
    <w:lvl w:ilvl="0" w:tplc="9A985280">
      <w:start w:val="1"/>
      <w:numFmt w:val="upperLetter"/>
      <w:lvlText w:val="%1)"/>
      <w:lvlJc w:val="left"/>
      <w:pPr>
        <w:ind w:left="2213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2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68" w:hanging="180"/>
      </w:pPr>
      <w:rPr>
        <w:rFonts w:cs="Times New Roman"/>
      </w:rPr>
    </w:lvl>
  </w:abstractNum>
  <w:abstractNum w:abstractNumId="6">
    <w:nsid w:val="7C00549F"/>
    <w:multiLevelType w:val="hybridMultilevel"/>
    <w:tmpl w:val="AA76F8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437"/>
    <w:rsid w:val="00050869"/>
    <w:rsid w:val="000567E9"/>
    <w:rsid w:val="00080496"/>
    <w:rsid w:val="000D3C0C"/>
    <w:rsid w:val="00106B0D"/>
    <w:rsid w:val="001154DE"/>
    <w:rsid w:val="00146CE1"/>
    <w:rsid w:val="00187652"/>
    <w:rsid w:val="001A6A48"/>
    <w:rsid w:val="001B41A8"/>
    <w:rsid w:val="001B6BD6"/>
    <w:rsid w:val="001E22E8"/>
    <w:rsid w:val="001E58BB"/>
    <w:rsid w:val="001F6BDD"/>
    <w:rsid w:val="002C1E30"/>
    <w:rsid w:val="002C6A73"/>
    <w:rsid w:val="002E7A63"/>
    <w:rsid w:val="002F56EB"/>
    <w:rsid w:val="003B0E41"/>
    <w:rsid w:val="003D64E2"/>
    <w:rsid w:val="00400891"/>
    <w:rsid w:val="0040151F"/>
    <w:rsid w:val="004271C7"/>
    <w:rsid w:val="004359E6"/>
    <w:rsid w:val="00446437"/>
    <w:rsid w:val="00461884"/>
    <w:rsid w:val="0048360E"/>
    <w:rsid w:val="004A4048"/>
    <w:rsid w:val="004A7389"/>
    <w:rsid w:val="004D0321"/>
    <w:rsid w:val="00502138"/>
    <w:rsid w:val="0059656D"/>
    <w:rsid w:val="00597961"/>
    <w:rsid w:val="005A6728"/>
    <w:rsid w:val="005B067D"/>
    <w:rsid w:val="006112B9"/>
    <w:rsid w:val="006306B3"/>
    <w:rsid w:val="006317B9"/>
    <w:rsid w:val="00660708"/>
    <w:rsid w:val="00666DF3"/>
    <w:rsid w:val="006A4EF6"/>
    <w:rsid w:val="006B4D7C"/>
    <w:rsid w:val="006D25F8"/>
    <w:rsid w:val="006E7557"/>
    <w:rsid w:val="006F497F"/>
    <w:rsid w:val="00747B2A"/>
    <w:rsid w:val="007A2443"/>
    <w:rsid w:val="007A6331"/>
    <w:rsid w:val="007B66CA"/>
    <w:rsid w:val="007B6C00"/>
    <w:rsid w:val="007C1B6D"/>
    <w:rsid w:val="00811101"/>
    <w:rsid w:val="00812F84"/>
    <w:rsid w:val="00855762"/>
    <w:rsid w:val="008D7676"/>
    <w:rsid w:val="008F1BBC"/>
    <w:rsid w:val="00900C08"/>
    <w:rsid w:val="0091778E"/>
    <w:rsid w:val="00962CC6"/>
    <w:rsid w:val="00964DF8"/>
    <w:rsid w:val="00966E8A"/>
    <w:rsid w:val="009F216F"/>
    <w:rsid w:val="00A27F3B"/>
    <w:rsid w:val="00A34144"/>
    <w:rsid w:val="00A93D76"/>
    <w:rsid w:val="00AE1914"/>
    <w:rsid w:val="00AE4994"/>
    <w:rsid w:val="00AF0E34"/>
    <w:rsid w:val="00B14802"/>
    <w:rsid w:val="00BC5E1D"/>
    <w:rsid w:val="00BD5E15"/>
    <w:rsid w:val="00BE2BBD"/>
    <w:rsid w:val="00BF266C"/>
    <w:rsid w:val="00C037C7"/>
    <w:rsid w:val="00C13832"/>
    <w:rsid w:val="00C27D8B"/>
    <w:rsid w:val="00C46D2A"/>
    <w:rsid w:val="00C5249B"/>
    <w:rsid w:val="00C6451A"/>
    <w:rsid w:val="00C679E2"/>
    <w:rsid w:val="00C9163B"/>
    <w:rsid w:val="00CA7E24"/>
    <w:rsid w:val="00CB1AA9"/>
    <w:rsid w:val="00CE499D"/>
    <w:rsid w:val="00CE6947"/>
    <w:rsid w:val="00DC476B"/>
    <w:rsid w:val="00DD6023"/>
    <w:rsid w:val="00DE2E41"/>
    <w:rsid w:val="00E66464"/>
    <w:rsid w:val="00E80BA0"/>
    <w:rsid w:val="00E82719"/>
    <w:rsid w:val="00EC3865"/>
    <w:rsid w:val="00ED49E0"/>
    <w:rsid w:val="00EE372D"/>
    <w:rsid w:val="00EF3242"/>
    <w:rsid w:val="00F24A3D"/>
    <w:rsid w:val="00F27D55"/>
    <w:rsid w:val="00F366A1"/>
    <w:rsid w:val="00F85DF6"/>
    <w:rsid w:val="00F8732C"/>
    <w:rsid w:val="00FB5706"/>
    <w:rsid w:val="00FC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2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E2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2B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804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emf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4</Pages>
  <Words>891</Words>
  <Characters>5082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</dc:creator>
  <cp:keywords/>
  <dc:description/>
  <cp:lastModifiedBy>fatih</cp:lastModifiedBy>
  <cp:revision>11</cp:revision>
  <dcterms:created xsi:type="dcterms:W3CDTF">2016-05-22T09:24:00Z</dcterms:created>
  <dcterms:modified xsi:type="dcterms:W3CDTF">2016-05-22T14:45:00Z</dcterms:modified>
</cp:coreProperties>
</file>